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91FA7" w14:textId="77777777" w:rsidR="006D7348" w:rsidRPr="00F7067A" w:rsidRDefault="006D7348" w:rsidP="00B45963">
      <w:pPr>
        <w:pStyle w:val="pkt"/>
        <w:tabs>
          <w:tab w:val="right" w:pos="9214"/>
        </w:tabs>
        <w:spacing w:after="840" w:line="276" w:lineRule="auto"/>
        <w:ind w:left="0" w:firstLine="0"/>
        <w:rPr>
          <w:rFonts w:asciiTheme="minorHAnsi" w:hAnsiTheme="minorHAnsi" w:cstheme="minorHAnsi"/>
          <w:sz w:val="20"/>
          <w:szCs w:val="16"/>
        </w:rPr>
      </w:pPr>
      <w:r w:rsidRPr="00F7067A">
        <w:rPr>
          <w:rFonts w:asciiTheme="minorHAnsi" w:hAnsiTheme="minorHAnsi" w:cstheme="minorHAnsi"/>
          <w:bCs/>
          <w:sz w:val="20"/>
          <w:szCs w:val="16"/>
        </w:rPr>
        <w:t>Numer referencyjny:</w:t>
      </w:r>
      <w:r w:rsidRPr="00F7067A">
        <w:rPr>
          <w:rFonts w:asciiTheme="minorHAnsi" w:hAnsiTheme="minorHAnsi" w:cstheme="minorHAnsi"/>
          <w:b/>
          <w:sz w:val="20"/>
          <w:szCs w:val="16"/>
        </w:rPr>
        <w:t xml:space="preserve"> </w:t>
      </w:r>
      <w:r w:rsidR="00083042" w:rsidRPr="00F7067A">
        <w:rPr>
          <w:rFonts w:asciiTheme="minorHAnsi" w:hAnsiTheme="minorHAnsi" w:cstheme="minorHAnsi"/>
          <w:b/>
          <w:sz w:val="20"/>
          <w:szCs w:val="16"/>
        </w:rPr>
        <w:t>chemia gospodarcza/571/2026</w:t>
      </w:r>
      <w:r w:rsidRPr="00F7067A">
        <w:rPr>
          <w:rFonts w:asciiTheme="minorHAnsi" w:hAnsiTheme="minorHAnsi" w:cstheme="minorHAnsi"/>
          <w:sz w:val="20"/>
          <w:szCs w:val="16"/>
        </w:rPr>
        <w:tab/>
      </w:r>
      <w:r w:rsidR="00083042" w:rsidRPr="00F7067A">
        <w:rPr>
          <w:rFonts w:asciiTheme="minorHAnsi" w:hAnsiTheme="minorHAnsi" w:cstheme="minorHAnsi"/>
          <w:sz w:val="20"/>
          <w:szCs w:val="16"/>
        </w:rPr>
        <w:t>Siedlce</w:t>
      </w:r>
      <w:r w:rsidRPr="00F7067A">
        <w:rPr>
          <w:rFonts w:asciiTheme="minorHAnsi" w:hAnsiTheme="minorHAnsi" w:cstheme="minorHAnsi"/>
          <w:sz w:val="20"/>
          <w:szCs w:val="16"/>
        </w:rPr>
        <w:t xml:space="preserve">, </w:t>
      </w:r>
      <w:r w:rsidR="00083042" w:rsidRPr="00F7067A">
        <w:rPr>
          <w:rFonts w:asciiTheme="minorHAnsi" w:hAnsiTheme="minorHAnsi" w:cstheme="minorHAnsi"/>
          <w:sz w:val="20"/>
          <w:szCs w:val="16"/>
        </w:rPr>
        <w:t>2026-05-05</w:t>
      </w:r>
    </w:p>
    <w:p w14:paraId="529DC770" w14:textId="7B79F079" w:rsidR="00D867EE" w:rsidRPr="00F7067A" w:rsidRDefault="00D867EE" w:rsidP="00B45963">
      <w:pPr>
        <w:tabs>
          <w:tab w:val="left" w:pos="708"/>
          <w:tab w:val="center" w:pos="4253"/>
          <w:tab w:val="right" w:pos="9072"/>
        </w:tabs>
        <w:spacing w:after="840" w:line="276" w:lineRule="auto"/>
        <w:ind w:left="4253"/>
        <w:rPr>
          <w:rFonts w:asciiTheme="minorHAnsi" w:hAnsiTheme="minorHAnsi" w:cstheme="minorHAnsi"/>
          <w:bCs/>
          <w:sz w:val="14"/>
          <w:szCs w:val="1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F7067A" w14:paraId="427CEB3B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F8EEA7" w14:textId="77777777" w:rsidR="00D867EE" w:rsidRPr="00F7067A" w:rsidRDefault="00D867EE" w:rsidP="00B45963">
            <w:pPr>
              <w:spacing w:before="360" w:after="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</w:pPr>
            <w:r w:rsidRPr="00F7067A"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  <w:t>ZAPROSZENIE DO SKŁADANIA OFERT</w:t>
            </w:r>
          </w:p>
          <w:p w14:paraId="2DE843C7" w14:textId="77777777" w:rsidR="00277E7E" w:rsidRPr="00F7067A" w:rsidRDefault="00D867EE" w:rsidP="00B45963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F706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4D590A47" w14:textId="77777777" w:rsidR="00D867EE" w:rsidRPr="00F7067A" w:rsidRDefault="00D867EE" w:rsidP="00B45963">
      <w:pPr>
        <w:pStyle w:val="pkt"/>
        <w:spacing w:before="48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F7067A">
        <w:rPr>
          <w:rFonts w:asciiTheme="minorHAnsi" w:hAnsiTheme="minorHAnsi" w:cstheme="minorHAnsi"/>
          <w:b/>
          <w:sz w:val="20"/>
        </w:rPr>
        <w:t>ZAMAWIAJĄCY:</w:t>
      </w:r>
    </w:p>
    <w:p w14:paraId="6BEC2972" w14:textId="77777777" w:rsidR="00D867EE" w:rsidRPr="00F7067A" w:rsidRDefault="00083042" w:rsidP="00B45963">
      <w:pPr>
        <w:pStyle w:val="pkt"/>
        <w:spacing w:before="0" w:after="12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F7067A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5DFEEA95" w14:textId="77777777" w:rsidR="00D867EE" w:rsidRPr="00F7067A" w:rsidRDefault="00083042" w:rsidP="00B45963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F7067A">
        <w:rPr>
          <w:rFonts w:asciiTheme="minorHAnsi" w:hAnsiTheme="minorHAnsi" w:cstheme="minorHAnsi"/>
          <w:sz w:val="20"/>
        </w:rPr>
        <w:t>Kilińskiego</w:t>
      </w:r>
      <w:r w:rsidR="00D867EE" w:rsidRPr="00F7067A">
        <w:rPr>
          <w:rFonts w:asciiTheme="minorHAnsi" w:hAnsiTheme="minorHAnsi" w:cstheme="minorHAnsi"/>
          <w:sz w:val="20"/>
        </w:rPr>
        <w:t xml:space="preserve"> </w:t>
      </w:r>
      <w:r w:rsidRPr="00F7067A">
        <w:rPr>
          <w:rFonts w:asciiTheme="minorHAnsi" w:hAnsiTheme="minorHAnsi" w:cstheme="minorHAnsi"/>
          <w:sz w:val="20"/>
        </w:rPr>
        <w:t>29</w:t>
      </w:r>
      <w:r w:rsidR="00D867EE" w:rsidRPr="00F7067A">
        <w:rPr>
          <w:rFonts w:asciiTheme="minorHAnsi" w:hAnsiTheme="minorHAnsi" w:cstheme="minorHAnsi"/>
          <w:sz w:val="20"/>
        </w:rPr>
        <w:t xml:space="preserve"> </w:t>
      </w:r>
    </w:p>
    <w:p w14:paraId="177A2CD3" w14:textId="77777777" w:rsidR="00D867EE" w:rsidRPr="00F7067A" w:rsidRDefault="00083042" w:rsidP="00B45963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F7067A">
        <w:rPr>
          <w:rFonts w:asciiTheme="minorHAnsi" w:hAnsiTheme="minorHAnsi" w:cstheme="minorHAnsi"/>
          <w:sz w:val="20"/>
        </w:rPr>
        <w:t>08-110</w:t>
      </w:r>
      <w:r w:rsidR="00D867EE" w:rsidRPr="00F7067A">
        <w:rPr>
          <w:rFonts w:asciiTheme="minorHAnsi" w:hAnsiTheme="minorHAnsi" w:cstheme="minorHAnsi"/>
          <w:sz w:val="20"/>
        </w:rPr>
        <w:t xml:space="preserve"> </w:t>
      </w:r>
      <w:r w:rsidRPr="00F7067A">
        <w:rPr>
          <w:rFonts w:asciiTheme="minorHAnsi" w:hAnsiTheme="minorHAnsi" w:cstheme="minorHAnsi"/>
          <w:sz w:val="20"/>
        </w:rPr>
        <w:t>Siedlce</w:t>
      </w:r>
    </w:p>
    <w:p w14:paraId="45165433" w14:textId="77777777" w:rsidR="00D867EE" w:rsidRPr="00F7067A" w:rsidRDefault="00D867EE" w:rsidP="00B45963">
      <w:pPr>
        <w:pStyle w:val="pkt"/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04A8EF30" w14:textId="77777777" w:rsidR="00D867EE" w:rsidRPr="00F7067A" w:rsidRDefault="00D867EE" w:rsidP="00B45963">
      <w:pPr>
        <w:pStyle w:val="pkt"/>
        <w:spacing w:after="360" w:line="276" w:lineRule="auto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F7067A">
        <w:rPr>
          <w:rFonts w:asciiTheme="minorHAnsi" w:hAnsiTheme="minorHAnsi" w:cstheme="minorHAnsi"/>
          <w:bCs/>
          <w:sz w:val="20"/>
        </w:rPr>
        <w:t>zaprasza do udziału w postępowaniu prowadzonym w procedurze zapytania ofertowego na:</w:t>
      </w:r>
    </w:p>
    <w:p w14:paraId="5FECC2ED" w14:textId="5574DD4E" w:rsidR="00EB7871" w:rsidRPr="00F7067A" w:rsidRDefault="00083042" w:rsidP="00B45963">
      <w:pPr>
        <w:spacing w:after="360" w:line="276" w:lineRule="auto"/>
        <w:jc w:val="center"/>
        <w:rPr>
          <w:rFonts w:asciiTheme="minorHAnsi" w:hAnsiTheme="minorHAnsi" w:cstheme="minorHAnsi"/>
          <w:b/>
        </w:rPr>
      </w:pPr>
      <w:r w:rsidRPr="00F7067A">
        <w:rPr>
          <w:rFonts w:asciiTheme="minorHAnsi" w:hAnsiTheme="minorHAnsi" w:cstheme="minorHAnsi"/>
          <w:b/>
        </w:rPr>
        <w:t xml:space="preserve">Sukcesywna dostawa środków czystości, chemii gospodarczej, artykułów </w:t>
      </w:r>
      <w:r w:rsidR="00F7067A" w:rsidRPr="00F7067A">
        <w:rPr>
          <w:rFonts w:asciiTheme="minorHAnsi" w:hAnsiTheme="minorHAnsi" w:cstheme="minorHAnsi"/>
          <w:b/>
        </w:rPr>
        <w:t>higienicznych i</w:t>
      </w:r>
      <w:r w:rsidRPr="00F7067A">
        <w:rPr>
          <w:rFonts w:asciiTheme="minorHAnsi" w:hAnsiTheme="minorHAnsi" w:cstheme="minorHAnsi"/>
          <w:b/>
        </w:rPr>
        <w:t xml:space="preserve"> drobnych artykułów gospodarczych wspomagających utrzymanie czystości na potrzeby Samodzielnego Publicznego Zakładu Opieki Zdrowotnej w Siedlcach</w:t>
      </w:r>
    </w:p>
    <w:p w14:paraId="18FEEAAC" w14:textId="77777777" w:rsidR="00D867EE" w:rsidRPr="00F7067A" w:rsidRDefault="00D867EE" w:rsidP="00B45963">
      <w:pPr>
        <w:spacing w:after="3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083042" w:rsidRPr="00F7067A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083042" w:rsidRPr="00F7067A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83042" w:rsidRPr="00F7067A">
        <w:rPr>
          <w:rFonts w:asciiTheme="minorHAnsi" w:hAnsiTheme="minorHAnsi" w:cstheme="minorHAnsi"/>
          <w:sz w:val="20"/>
          <w:szCs w:val="20"/>
        </w:rPr>
        <w:t>. Dz. U. z 2024 r. poz. 1320 ze zm.)</w:t>
      </w:r>
      <w:r w:rsidRPr="00F7067A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</w:t>
      </w:r>
      <w:r w:rsidR="006E7FB0" w:rsidRPr="00F7067A">
        <w:rPr>
          <w:rFonts w:asciiTheme="minorHAnsi" w:hAnsiTheme="minorHAnsi" w:cstheme="minorHAnsi"/>
          <w:sz w:val="20"/>
          <w:szCs w:val="20"/>
        </w:rPr>
        <w:t>7</w:t>
      </w:r>
      <w:r w:rsidRPr="00F7067A">
        <w:rPr>
          <w:rFonts w:asciiTheme="minorHAnsi" w:hAnsiTheme="minorHAnsi" w:cstheme="minorHAnsi"/>
          <w:sz w:val="20"/>
          <w:szCs w:val="20"/>
        </w:rPr>
        <w:t>0 000 złotych</w:t>
      </w:r>
      <w:r w:rsidR="00627ED2" w:rsidRPr="00F7067A">
        <w:rPr>
          <w:rFonts w:asciiTheme="minorHAnsi" w:hAnsiTheme="minorHAnsi" w:cstheme="minorHAnsi"/>
          <w:sz w:val="20"/>
          <w:szCs w:val="20"/>
        </w:rPr>
        <w:t>.</w:t>
      </w:r>
    </w:p>
    <w:p w14:paraId="067D8388" w14:textId="7F5AD725" w:rsidR="00EB7871" w:rsidRPr="00F7067A" w:rsidRDefault="00D867EE" w:rsidP="00B4596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</w:t>
      </w:r>
      <w:r w:rsidR="00083042" w:rsidRPr="00F7067A">
        <w:rPr>
          <w:rFonts w:asciiTheme="minorHAnsi" w:hAnsiTheme="minorHAnsi" w:cstheme="minorHAnsi"/>
          <w:sz w:val="20"/>
          <w:szCs w:val="20"/>
        </w:rPr>
        <w:t xml:space="preserve">za pośrednictwem operatora pocztowego w rozumieniu ustawy z dnia 23 listopada 2012 r. – </w:t>
      </w:r>
      <w:bookmarkStart w:id="0" w:name="_Hlk37748783"/>
      <w:r w:rsidR="00083042" w:rsidRPr="00F7067A">
        <w:rPr>
          <w:rFonts w:asciiTheme="minorHAnsi" w:hAnsiTheme="minorHAnsi" w:cstheme="minorHAnsi"/>
          <w:sz w:val="20"/>
          <w:szCs w:val="20"/>
        </w:rPr>
        <w:t>Prawo pocztowe (</w:t>
      </w:r>
      <w:proofErr w:type="spellStart"/>
      <w:r w:rsidR="00083042" w:rsidRPr="00F7067A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83042" w:rsidRPr="00F7067A">
        <w:rPr>
          <w:rFonts w:asciiTheme="minorHAnsi" w:hAnsiTheme="minorHAnsi" w:cstheme="minorHAnsi"/>
          <w:sz w:val="20"/>
          <w:szCs w:val="20"/>
        </w:rPr>
        <w:t>. Dz. U. z 2025r. poz. 366)</w:t>
      </w:r>
      <w:bookmarkEnd w:id="0"/>
      <w:r w:rsidR="00083042" w:rsidRPr="00F7067A">
        <w:rPr>
          <w:rFonts w:asciiTheme="minorHAnsi" w:hAnsiTheme="minorHAnsi" w:cstheme="minorHAnsi"/>
          <w:sz w:val="20"/>
          <w:szCs w:val="20"/>
        </w:rPr>
        <w:t>, osobiście, za pośrednictwem posłańca, lub przy użyciu środków komunikacji elektronicznej w rozumieniu ustawy z dnia 18 lipca 2002 r. o świadczeniu usług drogą elektroniczną (</w:t>
      </w:r>
      <w:proofErr w:type="spellStart"/>
      <w:r w:rsidR="00083042" w:rsidRPr="00F7067A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83042" w:rsidRPr="00F7067A">
        <w:rPr>
          <w:rFonts w:asciiTheme="minorHAnsi" w:hAnsiTheme="minorHAnsi" w:cstheme="minorHAnsi"/>
          <w:sz w:val="20"/>
          <w:szCs w:val="20"/>
        </w:rPr>
        <w:t>. Dz. U. z 2024r. poz. 1513).</w:t>
      </w:r>
    </w:p>
    <w:p w14:paraId="182BB0FB" w14:textId="77777777" w:rsidR="009838C7" w:rsidRPr="00F7067A" w:rsidRDefault="00EB7871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br w:type="page"/>
      </w:r>
      <w:bookmarkStart w:id="1" w:name="_Toc258314242"/>
      <w:r w:rsidR="009838C7" w:rsidRPr="00F7067A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F7067A">
        <w:rPr>
          <w:rFonts w:asciiTheme="minorHAnsi" w:hAnsiTheme="minorHAnsi" w:cstheme="minorHAnsi"/>
          <w:sz w:val="20"/>
          <w:szCs w:val="20"/>
        </w:rPr>
        <w:t>Zamawiającego</w:t>
      </w:r>
      <w:bookmarkEnd w:id="1"/>
    </w:p>
    <w:p w14:paraId="5F3145FA" w14:textId="77777777" w:rsidR="009838C7" w:rsidRPr="00F7067A" w:rsidRDefault="009838C7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10DB74CE" w14:textId="11DDD45A" w:rsidR="008B60B4" w:rsidRPr="00F7067A" w:rsidRDefault="009838C7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sz w:val="20"/>
          <w:szCs w:val="20"/>
        </w:rPr>
        <w:t>Kilińskiego</w:t>
      </w:r>
      <w:r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sz w:val="20"/>
          <w:szCs w:val="20"/>
        </w:rPr>
        <w:t>29</w:t>
      </w:r>
      <w:r w:rsidR="00F7067A">
        <w:rPr>
          <w:rFonts w:asciiTheme="minorHAnsi" w:hAnsiTheme="minorHAnsi" w:cstheme="minorHAnsi"/>
          <w:sz w:val="20"/>
          <w:szCs w:val="20"/>
        </w:rPr>
        <w:t xml:space="preserve">, </w:t>
      </w:r>
      <w:r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sz w:val="20"/>
          <w:szCs w:val="20"/>
        </w:rPr>
        <w:t>08-110</w:t>
      </w:r>
      <w:r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sz w:val="20"/>
          <w:szCs w:val="20"/>
        </w:rPr>
        <w:t>Siedlce</w:t>
      </w:r>
    </w:p>
    <w:p w14:paraId="40C9E13D" w14:textId="77593413" w:rsidR="000E7443" w:rsidRPr="00F7067A" w:rsidRDefault="008B60B4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Pr="00F7067A">
        <w:rPr>
          <w:rFonts w:asciiTheme="minorHAnsi" w:hAnsiTheme="minorHAnsi" w:cstheme="minorHAnsi"/>
          <w:sz w:val="20"/>
          <w:szCs w:val="20"/>
          <w:lang w:val="en-US"/>
        </w:rPr>
        <w:t xml:space="preserve">Tel.: </w:t>
      </w:r>
      <w:r w:rsidR="00083042" w:rsidRPr="00F7067A">
        <w:rPr>
          <w:rFonts w:asciiTheme="minorHAnsi" w:hAnsiTheme="minorHAnsi" w:cstheme="minorHAnsi"/>
          <w:sz w:val="20"/>
          <w:szCs w:val="20"/>
          <w:lang w:val="en-US"/>
        </w:rPr>
        <w:t>25</w:t>
      </w:r>
      <w:r w:rsidRPr="00F7067A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083042" w:rsidRPr="00F7067A">
        <w:rPr>
          <w:rFonts w:asciiTheme="minorHAnsi" w:hAnsiTheme="minorHAnsi" w:cstheme="minorHAnsi"/>
          <w:sz w:val="20"/>
          <w:szCs w:val="20"/>
          <w:lang w:val="en-US"/>
        </w:rPr>
        <w:t>6444483</w:t>
      </w:r>
      <w:r w:rsidR="00F7067A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F7067A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277E7E" w:rsidRPr="00F7067A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F7067A">
        <w:rPr>
          <w:rFonts w:asciiTheme="minorHAnsi" w:hAnsiTheme="minorHAnsi" w:cstheme="minorHAnsi"/>
          <w:sz w:val="20"/>
          <w:szCs w:val="20"/>
        </w:rPr>
        <w:t xml:space="preserve">: </w:t>
      </w:r>
      <w:hyperlink r:id="rId7" w:history="1">
        <w:r w:rsidR="00F7067A" w:rsidRPr="00654A9C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F7067A">
        <w:rPr>
          <w:rFonts w:asciiTheme="minorHAnsi" w:hAnsiTheme="minorHAnsi" w:cstheme="minorHAnsi"/>
          <w:color w:val="0000FF"/>
          <w:sz w:val="20"/>
          <w:szCs w:val="20"/>
        </w:rPr>
        <w:t xml:space="preserve"> </w:t>
      </w:r>
    </w:p>
    <w:p w14:paraId="1BD2AB0B" w14:textId="57782385" w:rsidR="000E7443" w:rsidRPr="00F7067A" w:rsidRDefault="00192F39" w:rsidP="00B45963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F7067A">
        <w:rPr>
          <w:rFonts w:asciiTheme="minorHAnsi" w:hAnsiTheme="minorHAnsi" w:cstheme="minorHAnsi"/>
          <w:sz w:val="20"/>
          <w:szCs w:val="20"/>
        </w:rPr>
        <w:t xml:space="preserve">: </w:t>
      </w:r>
      <w:hyperlink r:id="rId8" w:history="1">
        <w:r w:rsidR="00F7067A" w:rsidRPr="00654A9C">
          <w:rPr>
            <w:rStyle w:val="Hipercze"/>
            <w:rFonts w:asciiTheme="minorHAnsi" w:hAnsiTheme="minorHAnsi" w:cstheme="minorHAnsi"/>
            <w:sz w:val="20"/>
            <w:szCs w:val="20"/>
          </w:rPr>
          <w:t>www.spzoz-siedlce.pl</w:t>
        </w:r>
      </w:hyperlink>
      <w:r w:rsidRPr="00F7067A">
        <w:rPr>
          <w:rFonts w:asciiTheme="minorHAnsi" w:hAnsiTheme="minorHAnsi" w:cstheme="minorHAnsi"/>
          <w:sz w:val="20"/>
          <w:szCs w:val="20"/>
        </w:rPr>
        <w:t>.</w:t>
      </w:r>
      <w:r w:rsidR="00F7067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BF87C37" w14:textId="77777777" w:rsidR="00EB7871" w:rsidRPr="00F7067A" w:rsidRDefault="00F23594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2" w:name="_Toc258314244"/>
      <w:r w:rsidRPr="00F7067A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2"/>
    </w:p>
    <w:p w14:paraId="06C2452B" w14:textId="36F796D5" w:rsidR="008F7292" w:rsidRPr="00F7067A" w:rsidRDefault="008F7292" w:rsidP="00B45963">
      <w:pPr>
        <w:pStyle w:val="Nagwek2"/>
        <w:spacing w:after="60"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Przedmiotem zamówienia jest </w:t>
      </w:r>
      <w:r w:rsidR="00083042" w:rsidRPr="00F7067A">
        <w:rPr>
          <w:rFonts w:asciiTheme="minorHAnsi" w:hAnsiTheme="minorHAnsi" w:cstheme="minorHAnsi"/>
          <w:b/>
          <w:sz w:val="20"/>
          <w:szCs w:val="20"/>
        </w:rPr>
        <w:t>Sukcesywna dostawa środków czystości, chemii gospodarczej, artykułów higienicznych</w:t>
      </w:r>
      <w:r w:rsidR="00F7067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b/>
          <w:sz w:val="20"/>
          <w:szCs w:val="20"/>
        </w:rPr>
        <w:t>i drobnych artykułów gospodarczych wspomagających utrzymanie czystości na potrzeby Samodzielnego Publicznego Zakładu Opieki Zdrowotnej w Siedlcach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1"/>
      </w:tblGrid>
      <w:tr w:rsidR="00083042" w:rsidRPr="00F7067A" w14:paraId="5A136A6B" w14:textId="77777777" w:rsidTr="00F34DF9">
        <w:tc>
          <w:tcPr>
            <w:tcW w:w="8651" w:type="dxa"/>
          </w:tcPr>
          <w:p w14:paraId="65E42769" w14:textId="77777777" w:rsidR="00083042" w:rsidRPr="00F7067A" w:rsidRDefault="00083042" w:rsidP="00F34DF9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zamówienia:</w:t>
            </w:r>
          </w:p>
          <w:p w14:paraId="7CC8C819" w14:textId="53624A56" w:rsidR="00083042" w:rsidRPr="00F7067A" w:rsidRDefault="00083042" w:rsidP="00F34DF9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Sukcesywna dostawa środków czystości, chemii gospodarczej, artykułów higienicznych</w:t>
            </w:r>
            <w:r w:rsidR="00F7067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i drobnych artykułów gospodarczych wspomagających utrzymanie czystości na potrzeby Samodzielnego Publicznego Zakładu Opieki Zdrowotnej w Siedlcach</w:t>
            </w:r>
          </w:p>
          <w:p w14:paraId="3DB168EF" w14:textId="77777777" w:rsidR="00083042" w:rsidRPr="00F7067A" w:rsidRDefault="00083042" w:rsidP="00F34DF9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39830000-9 - Środki czyszczące, 33770000-8 - Artykuły higieniczne z papieru </w:t>
            </w:r>
          </w:p>
        </w:tc>
      </w:tr>
    </w:tbl>
    <w:p w14:paraId="35E683A8" w14:textId="77777777" w:rsidR="00466D96" w:rsidRPr="00F7067A" w:rsidRDefault="00083042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="008F7292" w:rsidRPr="00F7067A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041A23" w:rsidRPr="00F7067A">
        <w:rPr>
          <w:rFonts w:asciiTheme="minorHAnsi" w:hAnsiTheme="minorHAnsi" w:cstheme="minorHAnsi"/>
          <w:sz w:val="20"/>
          <w:szCs w:val="20"/>
        </w:rPr>
        <w:t>nie dokonuje podziału zamówienia na części i tym samym nie dopuszcza składania ofert częściowych. Oferty nie zawierające pełnego zakresu przedmiotu zamówienia zostaną odrzucone</w:t>
      </w:r>
      <w:r w:rsidR="008F7292" w:rsidRPr="00F7067A">
        <w:rPr>
          <w:rFonts w:asciiTheme="minorHAnsi" w:hAnsiTheme="minorHAnsi" w:cstheme="minorHAnsi"/>
          <w:sz w:val="20"/>
          <w:szCs w:val="20"/>
        </w:rPr>
        <w:t>.</w:t>
      </w:r>
    </w:p>
    <w:p w14:paraId="67559660" w14:textId="77777777" w:rsidR="00F23594" w:rsidRPr="00F7067A" w:rsidRDefault="00F23594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Miejsce realizacji:</w:t>
      </w:r>
      <w:r w:rsidR="0040419B"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sz w:val="20"/>
          <w:szCs w:val="20"/>
        </w:rPr>
        <w:t>Siedlce, ul. Starowiejska 15</w:t>
      </w:r>
      <w:r w:rsidR="0040419B" w:rsidRPr="00F7067A">
        <w:rPr>
          <w:rFonts w:asciiTheme="minorHAnsi" w:hAnsiTheme="minorHAnsi" w:cstheme="minorHAnsi"/>
          <w:sz w:val="20"/>
          <w:szCs w:val="20"/>
        </w:rPr>
        <w:t>.</w:t>
      </w:r>
    </w:p>
    <w:p w14:paraId="5976D29D" w14:textId="77777777" w:rsidR="00EB7871" w:rsidRPr="00F7067A" w:rsidRDefault="00A2369F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3" w:name="_Toc258314246"/>
      <w:r w:rsidRPr="00F7067A">
        <w:rPr>
          <w:rFonts w:asciiTheme="minorHAnsi" w:hAnsiTheme="minorHAnsi" w:cstheme="minorHAnsi"/>
          <w:sz w:val="20"/>
          <w:szCs w:val="20"/>
        </w:rPr>
        <w:t>Termin wykonania zamówienia</w:t>
      </w:r>
      <w:bookmarkEnd w:id="3"/>
    </w:p>
    <w:p w14:paraId="3E7AC6E6" w14:textId="77777777" w:rsidR="00EB7871" w:rsidRPr="00F7067A" w:rsidRDefault="00EB7871" w:rsidP="00B45963">
      <w:pPr>
        <w:pStyle w:val="Nagwek2"/>
        <w:numPr>
          <w:ilvl w:val="0"/>
          <w:numId w:val="0"/>
        </w:numPr>
        <w:tabs>
          <w:tab w:val="left" w:pos="426"/>
        </w:tabs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Zamówienie musi zostać zrealizowane w terminie:</w:t>
      </w:r>
      <w:r w:rsidR="0040419B"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b/>
          <w:sz w:val="20"/>
          <w:szCs w:val="20"/>
        </w:rPr>
        <w:t>12 miesięcy od daty udzielenia zamówienia</w:t>
      </w:r>
      <w:r w:rsidR="00E00A53" w:rsidRPr="00F7067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72D34AF" w14:textId="77777777" w:rsidR="00A2369F" w:rsidRPr="00F7067A" w:rsidRDefault="00D867EE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4" w:name="_Toc258314247"/>
      <w:r w:rsidRPr="00F7067A">
        <w:rPr>
          <w:rFonts w:asciiTheme="minorHAnsi" w:hAnsiTheme="minorHAnsi" w:cstheme="minorHAnsi"/>
          <w:sz w:val="20"/>
          <w:szCs w:val="20"/>
          <w:lang w:val="pl-PL"/>
        </w:rPr>
        <w:t>warunki udziału</w:t>
      </w:r>
      <w:bookmarkEnd w:id="4"/>
      <w:r w:rsidR="00341D0D"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 w zapytaniu ofertowym</w:t>
      </w:r>
    </w:p>
    <w:p w14:paraId="6C4AC9DB" w14:textId="77777777" w:rsidR="009E038F" w:rsidRPr="00F7067A" w:rsidRDefault="00083042" w:rsidP="00B45963">
      <w:pPr>
        <w:pStyle w:val="Nagwek2"/>
        <w:numPr>
          <w:ilvl w:val="0"/>
          <w:numId w:val="0"/>
        </w:numPr>
        <w:spacing w:before="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Zamawiający nie określa warunków udziału w </w:t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t>zapytaniu ofertowym</w:t>
      </w:r>
      <w:r w:rsidRPr="00F7067A">
        <w:rPr>
          <w:rFonts w:asciiTheme="minorHAnsi" w:hAnsiTheme="minorHAnsi" w:cstheme="minorHAnsi"/>
          <w:sz w:val="20"/>
          <w:szCs w:val="20"/>
        </w:rPr>
        <w:t>.</w:t>
      </w:r>
    </w:p>
    <w:p w14:paraId="0C2EBDD0" w14:textId="77777777" w:rsidR="00F278EE" w:rsidRPr="00F7067A" w:rsidRDefault="00341D0D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5" w:name="_Toc258314248"/>
      <w:r w:rsidRPr="00F7067A">
        <w:rPr>
          <w:rFonts w:asciiTheme="minorHAnsi" w:hAnsiTheme="minorHAnsi" w:cstheme="minorHAnsi"/>
          <w:sz w:val="20"/>
          <w:szCs w:val="20"/>
          <w:lang w:val="pl-PL"/>
        </w:rPr>
        <w:t>Dokumenty wymagane w zapytaniu ofertowym</w:t>
      </w:r>
      <w:bookmarkEnd w:id="5"/>
    </w:p>
    <w:p w14:paraId="783493B9" w14:textId="4D78FE60" w:rsidR="00892EAD" w:rsidRPr="00F7067A" w:rsidRDefault="00F7067A" w:rsidP="00B45963">
      <w:pPr>
        <w:pStyle w:val="Nagwek2"/>
        <w:numPr>
          <w:ilvl w:val="0"/>
          <w:numId w:val="0"/>
        </w:num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="Calibri" w:hAnsi="Calibri" w:cs="Calibri"/>
          <w:sz w:val="20"/>
          <w:szCs w:val="20"/>
        </w:rPr>
        <w:t xml:space="preserve">Wykonawca wraz z ofertą, przygotowaną zgodnie z wzorem stanowiącym </w:t>
      </w:r>
      <w:r w:rsidRPr="00F7067A">
        <w:rPr>
          <w:rFonts w:ascii="Calibri" w:hAnsi="Calibri" w:cs="Calibri"/>
          <w:b/>
          <w:bCs w:val="0"/>
          <w:sz w:val="20"/>
          <w:szCs w:val="20"/>
        </w:rPr>
        <w:t>Załącznik Nr 1 - Wzór oferty</w:t>
      </w:r>
      <w:r w:rsidRPr="00F7067A">
        <w:rPr>
          <w:rFonts w:ascii="Calibri" w:hAnsi="Calibri" w:cs="Calibri"/>
          <w:sz w:val="20"/>
          <w:szCs w:val="20"/>
        </w:rPr>
        <w:t xml:space="preserve"> , zobowiązany jest złożyć:</w:t>
      </w:r>
    </w:p>
    <w:tbl>
      <w:tblPr>
        <w:tblW w:w="8930" w:type="dxa"/>
        <w:tblInd w:w="534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</w:tblGrid>
      <w:tr w:rsidR="00083042" w:rsidRPr="00F7067A" w14:paraId="6E5AC13D" w14:textId="77777777" w:rsidTr="00F7067A">
        <w:tc>
          <w:tcPr>
            <w:tcW w:w="8930" w:type="dxa"/>
            <w:hideMark/>
          </w:tcPr>
          <w:p w14:paraId="1A88A592" w14:textId="77777777" w:rsidR="00083042" w:rsidRPr="00F7067A" w:rsidRDefault="00083042" w:rsidP="00F34DF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Formularz cenowy</w:t>
            </w:r>
          </w:p>
          <w:p w14:paraId="07449D7F" w14:textId="77777777" w:rsidR="00083042" w:rsidRPr="00F7067A" w:rsidRDefault="00083042" w:rsidP="00F34DF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Formularz cenowy</w:t>
            </w:r>
          </w:p>
        </w:tc>
      </w:tr>
    </w:tbl>
    <w:p w14:paraId="2AB43287" w14:textId="77777777" w:rsidR="00204058" w:rsidRPr="00F7067A" w:rsidRDefault="00204058" w:rsidP="00B45963">
      <w:pPr>
        <w:pStyle w:val="Nagwek2"/>
        <w:numPr>
          <w:ilvl w:val="0"/>
          <w:numId w:val="0"/>
        </w:numPr>
        <w:spacing w:before="0" w:line="276" w:lineRule="auto"/>
        <w:ind w:left="426"/>
        <w:rPr>
          <w:rFonts w:asciiTheme="minorHAnsi" w:hAnsiTheme="minorHAnsi" w:cstheme="minorHAnsi"/>
          <w:sz w:val="8"/>
          <w:szCs w:val="8"/>
          <w:lang w:val="pl-PL"/>
        </w:rPr>
      </w:pPr>
    </w:p>
    <w:p w14:paraId="5E033823" w14:textId="77777777" w:rsidR="00BC04D7" w:rsidRPr="00F7067A" w:rsidRDefault="00672DAE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6" w:name="_Toc258314249"/>
      <w:r w:rsidRPr="00F7067A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F7067A">
        <w:rPr>
          <w:rFonts w:asciiTheme="minorHAnsi" w:hAnsiTheme="minorHAnsi" w:cstheme="minorHAnsi"/>
          <w:sz w:val="20"/>
          <w:szCs w:val="20"/>
        </w:rPr>
        <w:t xml:space="preserve"> sposob</w:t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6"/>
    </w:p>
    <w:p w14:paraId="3C8D816A" w14:textId="77777777" w:rsidR="000515DB" w:rsidRPr="00F7067A" w:rsidRDefault="00EA364A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>Wykonawca może złożyć tylko jedną ofertę, która powinna być sporządzona przez Wykonawcę według treści postanowień niniejszego Zaproszenia</w:t>
      </w:r>
      <w:r w:rsidR="00C73593" w:rsidRPr="00F7067A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1BAA8C29" w14:textId="77777777" w:rsidR="00B45963" w:rsidRPr="00F7067A" w:rsidRDefault="00EA364A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>Oferta wraz z załącznikami musi być czytelna i sporządzona w języku polskim</w:t>
      </w:r>
      <w:r w:rsidRPr="00F7067A">
        <w:rPr>
          <w:rFonts w:asciiTheme="minorHAnsi" w:hAnsiTheme="minorHAnsi" w:cstheme="minorHAnsi"/>
          <w:bCs w:val="0"/>
          <w:iCs w:val="0"/>
          <w:sz w:val="20"/>
          <w:szCs w:val="20"/>
          <w:lang w:val="pl-PL"/>
        </w:rPr>
        <w:t>.</w:t>
      </w:r>
    </w:p>
    <w:p w14:paraId="78CFD3C3" w14:textId="77777777" w:rsidR="00830770" w:rsidRPr="00F7067A" w:rsidRDefault="00830770" w:rsidP="00830770">
      <w:pPr>
        <w:spacing w:before="120" w:after="60" w:line="276" w:lineRule="auto"/>
        <w:jc w:val="both"/>
        <w:outlineLvl w:val="1"/>
        <w:rPr>
          <w:rFonts w:asciiTheme="minorHAnsi" w:hAnsiTheme="minorHAnsi" w:cstheme="minorHAnsi"/>
          <w:bCs/>
          <w:iCs/>
          <w:sz w:val="20"/>
          <w:szCs w:val="20"/>
          <w:lang w:val="x-none" w:eastAsia="x-none"/>
        </w:rPr>
      </w:pPr>
    </w:p>
    <w:p w14:paraId="74339EB9" w14:textId="164274D8" w:rsidR="00083042" w:rsidRPr="00F7067A" w:rsidRDefault="00F7067A" w:rsidP="00F7067A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="Calibri" w:hAnsi="Calibri" w:cs="Calibri"/>
          <w:bCs w:val="0"/>
          <w:iCs w:val="0"/>
          <w:sz w:val="20"/>
          <w:szCs w:val="20"/>
        </w:rPr>
        <w:lastRenderedPageBreak/>
        <w:t xml:space="preserve">Ofertę, wraz ze stanowiącymi jej integralną część załącznikami, należy złożyć pod rygorem nieważności w </w:t>
      </w:r>
      <w:r w:rsidRPr="00F7067A">
        <w:rPr>
          <w:rFonts w:ascii="Calibri" w:hAnsi="Calibri" w:cs="Calibri"/>
          <w:b/>
          <w:iCs w:val="0"/>
          <w:sz w:val="20"/>
          <w:szCs w:val="20"/>
        </w:rPr>
        <w:t>formie pisemnej , w siedzibie Zamawiającego ul. Kilińskiego 29, 08-110 Siedlce (sekretariat), albo drogą elektroniczną na adres e-mail przetargi@spzoz-siedlce.pl , podpisaną kwalifikowanym podpisem elektronicznym, podpisem zaufanym lub podpisem osobistym.</w:t>
      </w:r>
      <w:bookmarkStart w:id="7" w:name="_Hlk37866756"/>
    </w:p>
    <w:p w14:paraId="1E809F06" w14:textId="10BD3C20" w:rsidR="00F7067A" w:rsidRDefault="00F7067A" w:rsidP="00F7067A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8" w:name="_Hlk37863807"/>
      <w:r w:rsidRPr="00F7067A">
        <w:rPr>
          <w:rFonts w:ascii="Calibri" w:hAnsi="Calibri" w:cs="Calibri"/>
          <w:sz w:val="20"/>
          <w:szCs w:val="20"/>
        </w:rPr>
        <w:tab/>
        <w:t xml:space="preserve">W przypadku złożenia oferty w formie pisemnej należy umieścić dokumenty w zamkniętym opakowaniu, uniemożliwiającym odczytanie jego zawartości bez uszkodzenia tego opakowania. Opakowanie powinno być oznaczone nazwą Wykonawcy składającego ofertę oraz jego adresem oraz zaadresowane: Samodzielny Publiczny Zakład Opieki Zdrowotnej w Siedlcach, ul. Kilińskiego 29, 08-110 Siedlce i opisane : “ Oferta na  </w:t>
      </w:r>
      <w:r>
        <w:rPr>
          <w:rFonts w:ascii="Calibri" w:hAnsi="Calibri" w:cs="Calibri"/>
          <w:sz w:val="20"/>
          <w:szCs w:val="20"/>
        </w:rPr>
        <w:t>s</w:t>
      </w:r>
      <w:r w:rsidRPr="00F7067A">
        <w:rPr>
          <w:rFonts w:ascii="Calibri" w:hAnsi="Calibri" w:cs="Calibri"/>
          <w:sz w:val="20"/>
          <w:szCs w:val="20"/>
        </w:rPr>
        <w:t>ukcesywn</w:t>
      </w:r>
      <w:r>
        <w:rPr>
          <w:rFonts w:ascii="Calibri" w:hAnsi="Calibri" w:cs="Calibri"/>
          <w:sz w:val="20"/>
          <w:szCs w:val="20"/>
        </w:rPr>
        <w:t>ą</w:t>
      </w:r>
      <w:r w:rsidRPr="00F7067A">
        <w:rPr>
          <w:rFonts w:ascii="Calibri" w:hAnsi="Calibri" w:cs="Calibri"/>
          <w:sz w:val="20"/>
          <w:szCs w:val="20"/>
        </w:rPr>
        <w:t xml:space="preserve"> dostaw</w:t>
      </w:r>
      <w:r>
        <w:rPr>
          <w:rFonts w:ascii="Calibri" w:hAnsi="Calibri" w:cs="Calibri"/>
          <w:sz w:val="20"/>
          <w:szCs w:val="20"/>
        </w:rPr>
        <w:t>ę</w:t>
      </w:r>
      <w:r w:rsidRPr="00F7067A">
        <w:rPr>
          <w:rFonts w:ascii="Calibri" w:hAnsi="Calibri" w:cs="Calibri"/>
          <w:sz w:val="20"/>
          <w:szCs w:val="20"/>
        </w:rPr>
        <w:t xml:space="preserve"> środków czystości, chemii gospodarczej, artykułów higienicznych i drobnych artykułów gospodarczych wspomagających utrzymanie czystości na potrzeby Samodzielnego Publicznego Zakładu Opieki Zdrowotnej w Siedlcach”.</w:t>
      </w:r>
    </w:p>
    <w:p w14:paraId="5377FDED" w14:textId="77777777" w:rsidR="00083042" w:rsidRPr="00F7067A" w:rsidRDefault="00083042" w:rsidP="00083042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9" w:name="_Hlk37863867"/>
      <w:bookmarkEnd w:id="8"/>
      <w:r w:rsidRPr="00F7067A">
        <w:rPr>
          <w:rFonts w:asciiTheme="minorHAnsi" w:hAnsiTheme="minorHAnsi" w:cstheme="minorHAnsi"/>
          <w:sz w:val="20"/>
          <w:szCs w:val="20"/>
        </w:rPr>
        <w:t>Do złożenia oferty konieczne jest posiadanie przez osobę upoważnioną do reprezentowania Wykonawcy ważnego kwalifikowanego podpisu elektronicznego</w:t>
      </w:r>
      <w:bookmarkEnd w:id="9"/>
      <w:r w:rsidRPr="00F7067A">
        <w:rPr>
          <w:rFonts w:asciiTheme="minorHAnsi" w:hAnsiTheme="minorHAnsi" w:cstheme="minorHAnsi"/>
          <w:sz w:val="20"/>
          <w:szCs w:val="20"/>
          <w:lang w:val="pl-PL"/>
        </w:rPr>
        <w:t>, podpisu zaufanego lub elektronicznego podpisu osobistego.</w:t>
      </w:r>
    </w:p>
    <w:p w14:paraId="3D55498F" w14:textId="77777777" w:rsidR="00083042" w:rsidRPr="00F7067A" w:rsidRDefault="00083042" w:rsidP="00083042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Ilekroć w niniejszym Zaproszeniu mowa jest o:</w:t>
      </w:r>
    </w:p>
    <w:p w14:paraId="0BF3D256" w14:textId="77777777" w:rsidR="00083042" w:rsidRPr="00F7067A" w:rsidRDefault="00083042" w:rsidP="00083042">
      <w:pPr>
        <w:pStyle w:val="Nagwek2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podpisie zaufanym </w:t>
      </w:r>
      <w:r w:rsidRPr="00F7067A">
        <w:rPr>
          <w:rStyle w:val="Odwoanieprzypisudolnego"/>
          <w:rFonts w:asciiTheme="minorHAnsi" w:hAnsiTheme="minorHAnsi" w:cstheme="minorHAnsi"/>
          <w:b/>
          <w:bCs w:val="0"/>
          <w:color w:val="0070C0"/>
          <w:sz w:val="20"/>
          <w:szCs w:val="20"/>
          <w:lang w:val="pl-PL"/>
        </w:rPr>
        <w:footnoteReference w:id="1"/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 – należy przez to rozumieć podpis, o którym mowa art. 3 pkt 14a ustawy z 17 lutego 2005 r. o informatyzacji działalności podmiotów realizujących zadania publiczne (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t.j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 Dz.U.2025 poz. 1703);</w:t>
      </w:r>
    </w:p>
    <w:p w14:paraId="23D8E97D" w14:textId="77777777" w:rsidR="00083042" w:rsidRPr="00F7067A" w:rsidRDefault="00083042" w:rsidP="00083042">
      <w:pPr>
        <w:pStyle w:val="Nagwek2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elektronicznym podpisie osobistym </w:t>
      </w:r>
      <w:r w:rsidRPr="00F7067A">
        <w:rPr>
          <w:rStyle w:val="Odwoanieprzypisudolnego"/>
          <w:rFonts w:asciiTheme="minorHAnsi" w:hAnsiTheme="minorHAnsi" w:cstheme="minorHAnsi"/>
          <w:b/>
          <w:bCs w:val="0"/>
          <w:color w:val="0070C0"/>
          <w:sz w:val="20"/>
          <w:szCs w:val="20"/>
          <w:lang w:val="pl-PL"/>
        </w:rPr>
        <w:footnoteReference w:id="2"/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 – należy przez to rozumieć podpis, o którym mowa w art. 2 ust. 1 pkt 9 ustawy z 6 sierpnia 2010 r. o dowodach osobistych (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t.j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 Dz.U.2025 poz. 1753).</w:t>
      </w:r>
    </w:p>
    <w:p w14:paraId="53821562" w14:textId="77777777" w:rsidR="00083042" w:rsidRPr="00F7067A" w:rsidRDefault="00083042" w:rsidP="00083042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10" w:name="_Hlk37936911"/>
      <w:r w:rsidRPr="00F7067A">
        <w:rPr>
          <w:rFonts w:asciiTheme="minorHAnsi" w:hAnsiTheme="minorHAnsi" w:cstheme="minorHAnsi"/>
          <w:sz w:val="20"/>
          <w:szCs w:val="20"/>
        </w:rPr>
        <w:t>Zalecenia Zamawiającego odnośnie podpisu elektronicznego</w:t>
      </w:r>
      <w:bookmarkEnd w:id="10"/>
      <w:r w:rsidRPr="00F7067A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407B3A8D" w14:textId="77777777" w:rsidR="00083042" w:rsidRPr="00F7067A" w:rsidRDefault="00083042" w:rsidP="00083042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zalecenia odnośnie kwalifikowanego podpisu elektronicznego:</w:t>
      </w:r>
    </w:p>
    <w:p w14:paraId="528206EB" w14:textId="77777777" w:rsidR="00083042" w:rsidRPr="00F7067A" w:rsidRDefault="00083042" w:rsidP="00083042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dokumenty sporządzone i przesyłane w formacie .pdf zaleca się podpisywać kwalifikowanym podpisem elektronicznym w formacie </w:t>
      </w:r>
      <w:proofErr w:type="spellStart"/>
      <w:r w:rsidRPr="00F7067A">
        <w:rPr>
          <w:rFonts w:asciiTheme="minorHAnsi" w:hAnsiTheme="minorHAnsi" w:cstheme="minorHAnsi"/>
          <w:sz w:val="20"/>
          <w:szCs w:val="20"/>
        </w:rPr>
        <w:t>PAdES</w:t>
      </w:r>
      <w:proofErr w:type="spellEnd"/>
      <w:r w:rsidRPr="00F7067A">
        <w:rPr>
          <w:rFonts w:asciiTheme="minorHAnsi" w:hAnsiTheme="minorHAnsi" w:cstheme="minorHAnsi"/>
          <w:sz w:val="20"/>
          <w:szCs w:val="20"/>
        </w:rPr>
        <w:t>;</w:t>
      </w:r>
    </w:p>
    <w:p w14:paraId="61503B16" w14:textId="77777777" w:rsidR="00083042" w:rsidRPr="00F7067A" w:rsidRDefault="00083042" w:rsidP="00083042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dokumenty sporządzone i przesyłane w formacie innym niż .pdf (np.: .</w:t>
      </w:r>
      <w:proofErr w:type="spellStart"/>
      <w:r w:rsidRPr="00F7067A">
        <w:rPr>
          <w:rFonts w:asciiTheme="minorHAnsi" w:hAnsiTheme="minorHAnsi" w:cstheme="minorHAnsi"/>
          <w:sz w:val="20"/>
          <w:szCs w:val="20"/>
        </w:rPr>
        <w:t>doc</w:t>
      </w:r>
      <w:proofErr w:type="spellEnd"/>
      <w:r w:rsidRPr="00F7067A">
        <w:rPr>
          <w:rFonts w:asciiTheme="minorHAnsi" w:hAnsiTheme="minorHAnsi" w:cstheme="minorHAnsi"/>
          <w:sz w:val="20"/>
          <w:szCs w:val="20"/>
        </w:rPr>
        <w:t>, .</w:t>
      </w:r>
      <w:proofErr w:type="spellStart"/>
      <w:r w:rsidRPr="00F7067A">
        <w:rPr>
          <w:rFonts w:asciiTheme="minorHAnsi" w:hAnsiTheme="minorHAnsi" w:cstheme="minorHAnsi"/>
          <w:sz w:val="20"/>
          <w:szCs w:val="20"/>
        </w:rPr>
        <w:t>docx</w:t>
      </w:r>
      <w:proofErr w:type="spellEnd"/>
      <w:r w:rsidRPr="00F7067A">
        <w:rPr>
          <w:rFonts w:asciiTheme="minorHAnsi" w:hAnsiTheme="minorHAnsi" w:cstheme="minorHAnsi"/>
          <w:sz w:val="20"/>
          <w:szCs w:val="20"/>
        </w:rPr>
        <w:t>, .</w:t>
      </w:r>
      <w:proofErr w:type="spellStart"/>
      <w:r w:rsidRPr="00F7067A">
        <w:rPr>
          <w:rFonts w:asciiTheme="minorHAnsi" w:hAnsiTheme="minorHAnsi" w:cstheme="minorHAnsi"/>
          <w:sz w:val="20"/>
          <w:szCs w:val="20"/>
        </w:rPr>
        <w:t>xlsx</w:t>
      </w:r>
      <w:proofErr w:type="spellEnd"/>
      <w:r w:rsidRPr="00F7067A">
        <w:rPr>
          <w:rFonts w:asciiTheme="minorHAnsi" w:hAnsiTheme="minorHAnsi" w:cstheme="minorHAnsi"/>
          <w:sz w:val="20"/>
          <w:szCs w:val="20"/>
        </w:rPr>
        <w:t>, .</w:t>
      </w:r>
      <w:proofErr w:type="spellStart"/>
      <w:r w:rsidRPr="00F7067A">
        <w:rPr>
          <w:rFonts w:asciiTheme="minorHAnsi" w:hAnsiTheme="minorHAnsi" w:cstheme="minorHAnsi"/>
          <w:sz w:val="20"/>
          <w:szCs w:val="20"/>
        </w:rPr>
        <w:t>xml</w:t>
      </w:r>
      <w:proofErr w:type="spellEnd"/>
      <w:r w:rsidRPr="00F7067A">
        <w:rPr>
          <w:rFonts w:asciiTheme="minorHAnsi" w:hAnsiTheme="minorHAnsi" w:cstheme="minorHAnsi"/>
          <w:sz w:val="20"/>
          <w:szCs w:val="20"/>
        </w:rPr>
        <w:t xml:space="preserve">) zaleca się podpisywać kwalifikowanym podpisem elektronicznym w formacie </w:t>
      </w:r>
      <w:proofErr w:type="spellStart"/>
      <w:r w:rsidRPr="00F7067A">
        <w:rPr>
          <w:rFonts w:asciiTheme="minorHAnsi" w:hAnsiTheme="minorHAnsi" w:cstheme="minorHAnsi"/>
          <w:sz w:val="20"/>
          <w:szCs w:val="20"/>
        </w:rPr>
        <w:t>XAdES</w:t>
      </w:r>
      <w:proofErr w:type="spellEnd"/>
      <w:r w:rsidRPr="00F7067A">
        <w:rPr>
          <w:rFonts w:asciiTheme="minorHAnsi" w:hAnsiTheme="minorHAnsi" w:cstheme="minorHAnsi"/>
          <w:sz w:val="20"/>
          <w:szCs w:val="20"/>
        </w:rPr>
        <w:t>;</w:t>
      </w:r>
    </w:p>
    <w:p w14:paraId="5DF7B367" w14:textId="77777777" w:rsidR="00083042" w:rsidRPr="00F7067A" w:rsidRDefault="00083042" w:rsidP="00083042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do składania kwalifikowanego podpisu elektronicznego zaleca się stosowanie algorytmu SHA-2 (lub wyższego).</w:t>
      </w:r>
    </w:p>
    <w:p w14:paraId="02AA4C4A" w14:textId="77777777" w:rsidR="00083042" w:rsidRPr="00F7067A" w:rsidRDefault="00083042" w:rsidP="00083042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zalecenia odnośnie podpisu zaufanego:</w:t>
      </w:r>
    </w:p>
    <w:p w14:paraId="5A3D6C80" w14:textId="77777777" w:rsidR="00083042" w:rsidRPr="00F7067A" w:rsidRDefault="00083042" w:rsidP="00083042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maksymalny rozmiar pojedynczego pliku to 10 MB;</w:t>
      </w:r>
    </w:p>
    <w:p w14:paraId="01785E7F" w14:textId="77777777" w:rsidR="00083042" w:rsidRPr="00F7067A" w:rsidRDefault="00083042" w:rsidP="00083042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dokumenty sporządzone i przesyłane w formacie .pdf zaleca się podpisywać formatem 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PAdES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01CDD926" w14:textId="77777777" w:rsidR="00083042" w:rsidRPr="00F7067A" w:rsidRDefault="00083042" w:rsidP="00083042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dokumenty sporządzone i przesyłane w formacie innym niż .pdf (np.: .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doc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>, .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docx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>, .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xlsx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) zaleca się podpisywać formatem 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XAdES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1104452" w14:textId="77777777" w:rsidR="00083042" w:rsidRPr="00F7067A" w:rsidRDefault="00083042" w:rsidP="00083042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lastRenderedPageBreak/>
        <w:t>zalecenia odnośnie elektronicznego podpisu osobistego:</w:t>
      </w:r>
    </w:p>
    <w:p w14:paraId="7819E7FF" w14:textId="77777777" w:rsidR="00083042" w:rsidRPr="00F7067A" w:rsidRDefault="00083042" w:rsidP="00083042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maksymalny rozmiar pojedynczego pliku to 10 MB;</w:t>
      </w:r>
    </w:p>
    <w:p w14:paraId="14E609F1" w14:textId="77777777" w:rsidR="00083042" w:rsidRPr="00F7067A" w:rsidRDefault="00083042" w:rsidP="00083042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do dokumentów sporządzonych i przesyłanych w formacie .pdf zaleca się stosować podpis wewnętrzny (otoczony);</w:t>
      </w:r>
    </w:p>
    <w:p w14:paraId="58181008" w14:textId="77777777" w:rsidR="00083042" w:rsidRPr="00F7067A" w:rsidRDefault="00083042" w:rsidP="00083042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do dokumentów sporządzonych i przesyłanych w formacie innym niż .pdf zaleca się stosować podpis zewnętrzny lub otaczający.</w:t>
      </w:r>
    </w:p>
    <w:p w14:paraId="6DB595DB" w14:textId="77777777" w:rsidR="00F7067A" w:rsidRPr="00F7067A" w:rsidRDefault="00F7067A" w:rsidP="00F7067A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11" w:name="_Toc258314253"/>
      <w:bookmarkEnd w:id="7"/>
      <w:r w:rsidRPr="00F7067A">
        <w:rPr>
          <w:rFonts w:asciiTheme="minorHAnsi" w:hAnsiTheme="minorHAnsi" w:cstheme="minorHAnsi"/>
          <w:sz w:val="20"/>
          <w:szCs w:val="20"/>
        </w:rPr>
        <w:t>OPIS KRYTERIÓW OCENY OFERT WRAZ Z PODANIEM WAG TYCH KRYTERIÓW I SPOSOBU OCENY OFERT</w:t>
      </w:r>
    </w:p>
    <w:p w14:paraId="6A42D22A" w14:textId="77777777" w:rsidR="00F7067A" w:rsidRPr="00F7067A" w:rsidRDefault="00F7067A" w:rsidP="00F7067A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Oferty będą oceniane wg nw. kryteriów oceny ofert:</w:t>
      </w:r>
    </w:p>
    <w:p w14:paraId="20858CC5" w14:textId="77777777" w:rsidR="00F7067A" w:rsidRPr="00F7067A" w:rsidRDefault="00F7067A" w:rsidP="00F7067A">
      <w:pPr>
        <w:pStyle w:val="Nagwek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sz w:val="6"/>
          <w:szCs w:val="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387"/>
        <w:gridCol w:w="2693"/>
      </w:tblGrid>
      <w:tr w:rsidR="00F7067A" w:rsidRPr="00F7067A" w14:paraId="6564373A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E76308B" w14:textId="77777777" w:rsidR="00F7067A" w:rsidRPr="00F7067A" w:rsidRDefault="00F7067A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7310934" w14:textId="77777777" w:rsidR="00F7067A" w:rsidRPr="00F7067A" w:rsidRDefault="00F7067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3AFF63" w14:textId="77777777" w:rsidR="00F7067A" w:rsidRPr="00F7067A" w:rsidRDefault="00F7067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Waga</w:t>
            </w:r>
          </w:p>
        </w:tc>
      </w:tr>
      <w:tr w:rsidR="00F7067A" w:rsidRPr="00F7067A" w14:paraId="4E173316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AA19" w14:textId="77777777" w:rsidR="00F7067A" w:rsidRPr="00F7067A" w:rsidRDefault="00F7067A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6EDA" w14:textId="77777777" w:rsidR="00F7067A" w:rsidRPr="00F7067A" w:rsidRDefault="00F7067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Cena brutto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7F01" w14:textId="77777777" w:rsidR="00F7067A" w:rsidRPr="00F7067A" w:rsidRDefault="00F7067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60 %</w:t>
            </w:r>
          </w:p>
        </w:tc>
      </w:tr>
      <w:tr w:rsidR="00F7067A" w:rsidRPr="00F7067A" w14:paraId="0E173241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B825" w14:textId="77777777" w:rsidR="00F7067A" w:rsidRPr="00F7067A" w:rsidRDefault="00F7067A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4586" w14:textId="77777777" w:rsidR="00F7067A" w:rsidRPr="00F7067A" w:rsidRDefault="00F7067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Minimalny termin dostawy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F6AE" w14:textId="77777777" w:rsidR="00F7067A" w:rsidRPr="00F7067A" w:rsidRDefault="00F7067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30 %</w:t>
            </w:r>
          </w:p>
        </w:tc>
      </w:tr>
      <w:tr w:rsidR="00F7067A" w:rsidRPr="00F7067A" w14:paraId="0EB4582D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8E34" w14:textId="77777777" w:rsidR="00F7067A" w:rsidRPr="00F7067A" w:rsidRDefault="00F7067A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2946" w14:textId="77777777" w:rsidR="00F7067A" w:rsidRPr="00F7067A" w:rsidRDefault="00F7067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Minimum logistyczne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27BE" w14:textId="77777777" w:rsidR="00F7067A" w:rsidRPr="00F7067A" w:rsidRDefault="00F7067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10%</w:t>
            </w:r>
          </w:p>
        </w:tc>
      </w:tr>
    </w:tbl>
    <w:p w14:paraId="37A77A03" w14:textId="77777777" w:rsidR="00F7067A" w:rsidRPr="00F7067A" w:rsidRDefault="00F7067A" w:rsidP="00F7067A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Punkty przyznawane za podane kryteria będą liczone wg następujących wzorów: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7199"/>
      </w:tblGrid>
      <w:tr w:rsidR="00F7067A" w:rsidRPr="00F7067A" w14:paraId="5ADCCCF3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F009065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Nr kryterium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B03B39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Wzór</w:t>
            </w:r>
          </w:p>
        </w:tc>
      </w:tr>
      <w:tr w:rsidR="00F7067A" w:rsidRPr="00F7067A" w14:paraId="1FE24333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7EE9" w14:textId="77777777" w:rsidR="00F7067A" w:rsidRPr="00F7067A" w:rsidRDefault="00F7067A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9B6A" w14:textId="77777777" w:rsidR="00F7067A" w:rsidRPr="00F7067A" w:rsidRDefault="00F7067A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</w:t>
            </w:r>
          </w:p>
          <w:p w14:paraId="6BEB2B7D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Liczba punktów = ( </w:t>
            </w:r>
            <w:proofErr w:type="spellStart"/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 ) * 100 * waga, gdzie:</w:t>
            </w:r>
          </w:p>
          <w:p w14:paraId="37F04F86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 - najniższa cena spośród wszystkich ofert</w:t>
            </w:r>
          </w:p>
          <w:p w14:paraId="19279DED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 -  cena podana w ofercie</w:t>
            </w:r>
          </w:p>
        </w:tc>
      </w:tr>
      <w:tr w:rsidR="00F7067A" w:rsidRPr="00F7067A" w14:paraId="0E7DB304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B48C" w14:textId="77777777" w:rsidR="00F7067A" w:rsidRPr="00F7067A" w:rsidRDefault="00F7067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4178" w14:textId="77777777" w:rsidR="00F7067A" w:rsidRPr="00F7067A" w:rsidRDefault="00F7067A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Minimalny termin dostawy </w:t>
            </w:r>
          </w:p>
          <w:p w14:paraId="48A34D91" w14:textId="77777777" w:rsidR="00F7067A" w:rsidRPr="00F7067A" w:rsidRDefault="00F7067A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Cs/>
                <w:sz w:val="20"/>
                <w:szCs w:val="20"/>
              </w:rPr>
              <w:t>- minimalny termin dostawy jednorazowego zamówienia od dnia przekazania pocztą elektroniczną przez Zamawiającego</w:t>
            </w:r>
          </w:p>
          <w:p w14:paraId="3BE39DA0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 przez minimalny termin Zamawiający rozumie możliwość dostarczenia  jednorazowego zamówienia w terminie  wskazanym przez Wykonawcę w formularzu ofertowym. </w:t>
            </w:r>
          </w:p>
          <w:p w14:paraId="2622D6D2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- Zamawiający dokona oceny na podstawie oświadczenia złożonego w formularzu oferty.</w:t>
            </w:r>
          </w:p>
          <w:p w14:paraId="21980C02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W trakcie oceny ofert  kolejno ocenianym ofertom, zostaną przyznane punkty:</w:t>
            </w:r>
          </w:p>
          <w:p w14:paraId="61117AC5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Termin dostawy  jednorazowego zamówienia                punkty            </w:t>
            </w: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</w:p>
          <w:p w14:paraId="769FD3CB" w14:textId="77777777" w:rsidR="00F7067A" w:rsidRPr="00F7067A" w:rsidRDefault="00F7067A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2 dni                                                                30</w:t>
            </w:r>
          </w:p>
          <w:p w14:paraId="6C8D1917" w14:textId="77777777" w:rsidR="00F7067A" w:rsidRPr="00F7067A" w:rsidRDefault="00F7067A">
            <w:pPr>
              <w:tabs>
                <w:tab w:val="left" w:pos="3402"/>
              </w:tabs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3  dni                                                               15</w:t>
            </w:r>
          </w:p>
          <w:p w14:paraId="7C087B6B" w14:textId="77777777" w:rsidR="00F7067A" w:rsidRPr="00F7067A" w:rsidRDefault="00F7067A">
            <w:pPr>
              <w:tabs>
                <w:tab w:val="left" w:pos="3402"/>
              </w:tabs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4 dni                                                                 0</w:t>
            </w:r>
          </w:p>
          <w:p w14:paraId="6C739FA5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Minimum terminowe  nie może być większe niż  4 dni.</w:t>
            </w:r>
          </w:p>
          <w:p w14:paraId="2AC06CD0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  przypadku zaoferowania przez Wykonawcę minimum terminowego wyższego niż 4 dni </w:t>
            </w:r>
            <w:r w:rsidRPr="00F706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 ofertę odrzuci.</w:t>
            </w:r>
          </w:p>
          <w:p w14:paraId="331B2262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 przypadku zaoferowania przez Wykonawcę minimum terminowego wynoszącego 1 dzień </w:t>
            </w: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Zamawiający</w:t>
            </w:r>
            <w:r w:rsidRPr="00F7067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przyzna maksymalną liczbę punktów – 30 punktów.</w:t>
            </w:r>
          </w:p>
          <w:p w14:paraId="3302D3A2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 przypadku gdy Wykonawca nie wpisze w formularzu oferty minimum terminowego </w:t>
            </w: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Zamawiający przyjmie najdłuższy możliwy termin dostawy - 4 dni i</w:t>
            </w:r>
            <w:r w:rsidRPr="00F7067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przyzna minimalną  liczbę punktów – 0 punktów.</w:t>
            </w:r>
          </w:p>
        </w:tc>
      </w:tr>
      <w:tr w:rsidR="00F7067A" w:rsidRPr="00F7067A" w14:paraId="192CA6E5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46AC" w14:textId="77777777" w:rsidR="00F7067A" w:rsidRPr="00F7067A" w:rsidRDefault="00F7067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DA07" w14:textId="77777777" w:rsidR="00F7067A" w:rsidRPr="00F7067A" w:rsidRDefault="00F7067A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Minimum logistyczne</w:t>
            </w:r>
          </w:p>
          <w:p w14:paraId="3740F218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- przez minimum logistyczne Zamawiający rozumie możliwość złożenia jednorazowego zamówienia o minimalnej wartości zł brutto, wskazanej przez Wykonawcę w formularzu  oferty.</w:t>
            </w:r>
          </w:p>
          <w:p w14:paraId="51945B5C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- Zamawiający dokona oceny na podstawie oświadczenia złożonego w formularzu oferty.</w:t>
            </w:r>
          </w:p>
          <w:p w14:paraId="4381ADB1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W trakcie oceny ofert kolejno ocenianym ofertom, zostaną przyznane punkty:</w:t>
            </w:r>
          </w:p>
          <w:p w14:paraId="60F12DE6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Wartość minimalna jednorazowego zamówienia w zł brutto                   punkty            </w:t>
            </w:r>
          </w:p>
          <w:p w14:paraId="1F7ABF27" w14:textId="77777777" w:rsidR="00F7067A" w:rsidRPr="00F7067A" w:rsidRDefault="00F7067A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   100 zł                                                                                        10</w:t>
            </w:r>
          </w:p>
          <w:p w14:paraId="4303F28A" w14:textId="77777777" w:rsidR="00F7067A" w:rsidRPr="00F7067A" w:rsidRDefault="00F7067A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   200  zł                                                                                        5</w:t>
            </w:r>
          </w:p>
          <w:p w14:paraId="097C7AE4" w14:textId="77777777" w:rsidR="00F7067A" w:rsidRPr="00F7067A" w:rsidRDefault="00F7067A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 xml:space="preserve">   300 zł                                                                                         0</w:t>
            </w:r>
          </w:p>
          <w:p w14:paraId="07833FBE" w14:textId="77777777" w:rsidR="00F7067A" w:rsidRPr="00F7067A" w:rsidRDefault="00F7067A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Minimum logistyczne  nie może być większe niż 300</w:t>
            </w:r>
            <w:r w:rsidRPr="00F7067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zł brutto.</w:t>
            </w:r>
          </w:p>
          <w:p w14:paraId="5131175E" w14:textId="77777777" w:rsidR="00F7067A" w:rsidRPr="00F7067A" w:rsidRDefault="00F7067A">
            <w:pPr>
              <w:pStyle w:val="Akapitzlist"/>
              <w:spacing w:after="0" w:line="36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W  przypadku zaoferowania przez Wykonawcę minimum logistycznego o wartości  wyższej niż 300 zł brutto</w:t>
            </w:r>
            <w:r w:rsidRPr="00F706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Zamawiający ofertę odrzuci.</w:t>
            </w:r>
          </w:p>
          <w:p w14:paraId="635A4597" w14:textId="77777777" w:rsidR="00F7067A" w:rsidRPr="00F7067A" w:rsidRDefault="00F7067A">
            <w:pPr>
              <w:pStyle w:val="Akapitzlist"/>
              <w:spacing w:after="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 przypadku gdy Wykonawca nie wpisze w formularzu oferty minimum </w:t>
            </w: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logistycznego</w:t>
            </w:r>
            <w:r w:rsidRPr="00F7067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Zamawiający przyjmie najwyższą wartość – 300 zł i</w:t>
            </w:r>
            <w:r w:rsidRPr="00F7067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przyzna minimalną  liczbę punktów – 0 punktów.</w:t>
            </w:r>
          </w:p>
        </w:tc>
      </w:tr>
    </w:tbl>
    <w:p w14:paraId="610B6E64" w14:textId="77777777" w:rsidR="00F7067A" w:rsidRPr="00F7067A" w:rsidRDefault="00F7067A" w:rsidP="00F7067A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 xml:space="preserve">Punkty  będą  liczone z dokładnością  do dwóch  miejsc po przecinku. Suma punktów uzyskanych we wszystkich kryteriach zostaną zsumowane dając ilość punktów przyznanych złożonej ofercie. </w:t>
      </w:r>
    </w:p>
    <w:p w14:paraId="0CE4B0B0" w14:textId="35F09A43" w:rsidR="00D1105D" w:rsidRPr="00F7067A" w:rsidRDefault="00D1105D" w:rsidP="00F7067A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3C5B0A62" w14:textId="77777777" w:rsidR="00D1105D" w:rsidRPr="00F7067A" w:rsidRDefault="00D1105D" w:rsidP="00B45963">
      <w:pPr>
        <w:pStyle w:val="Nagwek2"/>
        <w:numPr>
          <w:ilvl w:val="0"/>
          <w:numId w:val="0"/>
        </w:numPr>
        <w:spacing w:after="40" w:line="276" w:lineRule="auto"/>
        <w:ind w:left="425"/>
        <w:rPr>
          <w:rFonts w:asciiTheme="minorHAnsi" w:hAnsiTheme="minorHAnsi" w:cstheme="minorHAnsi"/>
          <w:sz w:val="20"/>
          <w:szCs w:val="20"/>
          <w:lang w:val="pl-PL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083042" w:rsidRPr="00F7067A" w14:paraId="1879F4EF" w14:textId="77777777" w:rsidTr="00F34DF9">
        <w:tc>
          <w:tcPr>
            <w:tcW w:w="9214" w:type="dxa"/>
          </w:tcPr>
          <w:p w14:paraId="0BAA1F28" w14:textId="6A5ABC67" w:rsidR="00083042" w:rsidRPr="00F7067A" w:rsidRDefault="00083042" w:rsidP="00F34DF9">
            <w:pPr>
              <w:spacing w:after="120" w:line="276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 Emilia Mikołajczuk -  </w:t>
            </w:r>
            <w:r w:rsidRPr="00F7067A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r w:rsidRPr="00F7067A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przetargi@spzoz-siedlce.pl</w:t>
            </w:r>
          </w:p>
        </w:tc>
      </w:tr>
    </w:tbl>
    <w:p w14:paraId="19B63F88" w14:textId="4E744296" w:rsidR="008D48A7" w:rsidRPr="00F7067A" w:rsidRDefault="008D48A7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Pr="00F7067A">
        <w:rPr>
          <w:rFonts w:asciiTheme="minorHAnsi" w:hAnsiTheme="minorHAnsi" w:cstheme="minorHAnsi"/>
          <w:sz w:val="20"/>
          <w:szCs w:val="20"/>
        </w:rPr>
        <w:t>fert</w:t>
      </w:r>
      <w:bookmarkEnd w:id="11"/>
    </w:p>
    <w:p w14:paraId="5F2D1258" w14:textId="43F0E2B6" w:rsidR="00F7067A" w:rsidRPr="00F7067A" w:rsidRDefault="00F7067A" w:rsidP="00F7067A">
      <w:pPr>
        <w:pStyle w:val="Nagwek2"/>
        <w:numPr>
          <w:ilvl w:val="0"/>
          <w:numId w:val="0"/>
        </w:numPr>
        <w:spacing w:line="360" w:lineRule="auto"/>
        <w:ind w:left="431"/>
        <w:rPr>
          <w:rFonts w:ascii="Calibri" w:hAnsi="Calibri" w:cs="Calibri"/>
          <w:b/>
          <w:bCs w:val="0"/>
          <w:sz w:val="20"/>
          <w:szCs w:val="20"/>
        </w:rPr>
      </w:pPr>
      <w:r w:rsidRPr="00F7067A">
        <w:rPr>
          <w:rFonts w:ascii="Calibri" w:hAnsi="Calibri" w:cs="Calibri"/>
          <w:sz w:val="20"/>
          <w:szCs w:val="20"/>
        </w:rPr>
        <w:t xml:space="preserve">Ofertę, należy złożyć w formie pisemnej w siedzibie Zamawiającego, Sekretariat, ul. Kilińskiego 29, 08-110 Siedlce, albo drogą elektroniczną na adres e-mail przetargi@spzoz-siedlce.pl   </w:t>
      </w:r>
      <w:r w:rsidRPr="00F7067A">
        <w:rPr>
          <w:rFonts w:ascii="Calibri" w:hAnsi="Calibri" w:cs="Calibri"/>
          <w:b/>
          <w:bCs w:val="0"/>
          <w:sz w:val="20"/>
          <w:szCs w:val="20"/>
        </w:rPr>
        <w:t>w terminie do dnia 2026-0</w:t>
      </w:r>
      <w:r w:rsidR="00AB44DE">
        <w:rPr>
          <w:rFonts w:ascii="Calibri" w:hAnsi="Calibri" w:cs="Calibri"/>
          <w:b/>
          <w:bCs w:val="0"/>
          <w:sz w:val="20"/>
          <w:szCs w:val="20"/>
        </w:rPr>
        <w:t>6</w:t>
      </w:r>
      <w:r w:rsidRPr="00F7067A">
        <w:rPr>
          <w:rFonts w:ascii="Calibri" w:hAnsi="Calibri" w:cs="Calibri"/>
          <w:b/>
          <w:bCs w:val="0"/>
          <w:sz w:val="20"/>
          <w:szCs w:val="20"/>
        </w:rPr>
        <w:t>-</w:t>
      </w:r>
      <w:r w:rsidR="00AB44DE">
        <w:rPr>
          <w:rFonts w:ascii="Calibri" w:hAnsi="Calibri" w:cs="Calibri"/>
          <w:b/>
          <w:bCs w:val="0"/>
          <w:sz w:val="20"/>
          <w:szCs w:val="20"/>
        </w:rPr>
        <w:t xml:space="preserve">12 </w:t>
      </w:r>
      <w:r w:rsidRPr="00F7067A">
        <w:rPr>
          <w:rFonts w:ascii="Calibri" w:hAnsi="Calibri" w:cs="Calibri"/>
          <w:b/>
          <w:bCs w:val="0"/>
          <w:sz w:val="20"/>
          <w:szCs w:val="20"/>
        </w:rPr>
        <w:t>do godz. 10:00.</w:t>
      </w:r>
    </w:p>
    <w:p w14:paraId="1D524470" w14:textId="77777777" w:rsidR="00603291" w:rsidRPr="00F7067A" w:rsidRDefault="007911FF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lastRenderedPageBreak/>
        <w:t>Ochrona danych osobowych</w:t>
      </w:r>
    </w:p>
    <w:p w14:paraId="78184C09" w14:textId="77777777" w:rsidR="00930133" w:rsidRPr="00F7067A" w:rsidRDefault="00672DAE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12" w:name="_Hlk515367328"/>
      <w:r w:rsidRPr="00F7067A">
        <w:rPr>
          <w:rFonts w:asciiTheme="minorHAnsi" w:hAnsiTheme="minorHAnsi" w:cstheme="minorHAnsi"/>
          <w:sz w:val="20"/>
          <w:szCs w:val="20"/>
          <w:lang w:val="pl-PL"/>
        </w:rPr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Dz.Urz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>. UE L 119 z 4 maja 2016 r.), dalej: RODO, tym samym dane osobowe podane przez Wykonawcę będą przetwarzane zgodnie z RODO oraz zgodnie z przepisami krajowymi</w:t>
      </w:r>
      <w:r w:rsidR="007911FF" w:rsidRPr="00F7067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729DCD2" w14:textId="77777777" w:rsidR="007911FF" w:rsidRPr="00F7067A" w:rsidRDefault="007911FF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Zamawiający informuje, że:</w:t>
      </w:r>
    </w:p>
    <w:p w14:paraId="7C093F53" w14:textId="77777777" w:rsidR="007911FF" w:rsidRPr="00F7067A" w:rsidRDefault="007911FF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administratorem </w:t>
      </w:r>
      <w:r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danych osobowych Wykonawcy jest </w:t>
      </w:r>
      <w:r w:rsidR="00083042" w:rsidRPr="00F7067A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Samodzielny Publiczny Zakład Opieki Zdrowotnej w Siedlcach</w:t>
      </w:r>
      <w:r w:rsidRPr="00F7067A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 xml:space="preserve">, </w:t>
      </w:r>
      <w:r w:rsidR="00083042" w:rsidRPr="00F7067A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>Kilińskiego</w:t>
      </w:r>
      <w:r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>29</w:t>
      </w:r>
      <w:r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, </w:t>
      </w:r>
      <w:r w:rsidR="00083042"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>08-110</w:t>
      </w:r>
      <w:r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>Siedlce</w:t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9CF4798" w14:textId="77777777" w:rsidR="007911FF" w:rsidRPr="00F7067A" w:rsidRDefault="007911FF" w:rsidP="00B45963">
      <w:pPr>
        <w:pStyle w:val="Nagwek2"/>
        <w:numPr>
          <w:ilvl w:val="0"/>
          <w:numId w:val="0"/>
        </w:numPr>
        <w:spacing w:line="276" w:lineRule="auto"/>
        <w:ind w:left="1040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t-BR"/>
        </w:rPr>
        <w:t xml:space="preserve">Tel.: </w:t>
      </w:r>
      <w:r w:rsidR="00083042" w:rsidRPr="00F7067A">
        <w:rPr>
          <w:rFonts w:asciiTheme="minorHAnsi" w:hAnsiTheme="minorHAnsi" w:cstheme="minorHAnsi"/>
          <w:sz w:val="20"/>
          <w:szCs w:val="20"/>
          <w:lang w:val="pt-BR"/>
        </w:rPr>
        <w:t>25</w:t>
      </w:r>
      <w:r w:rsidRPr="00F7067A">
        <w:rPr>
          <w:rFonts w:asciiTheme="minorHAnsi" w:hAnsiTheme="minorHAnsi" w:cstheme="minorHAnsi"/>
          <w:sz w:val="20"/>
          <w:szCs w:val="20"/>
          <w:lang w:val="pt-BR"/>
        </w:rPr>
        <w:t xml:space="preserve"> </w:t>
      </w:r>
      <w:r w:rsidR="00083042" w:rsidRPr="00F7067A">
        <w:rPr>
          <w:rFonts w:asciiTheme="minorHAnsi" w:hAnsiTheme="minorHAnsi" w:cstheme="minorHAnsi"/>
          <w:sz w:val="20"/>
          <w:szCs w:val="20"/>
          <w:lang w:val="pt-BR"/>
        </w:rPr>
        <w:t>6444483</w:t>
      </w:r>
      <w:r w:rsidRPr="00F7067A">
        <w:rPr>
          <w:rFonts w:asciiTheme="minorHAnsi" w:hAnsiTheme="minorHAnsi" w:cstheme="minorHAnsi"/>
          <w:sz w:val="20"/>
          <w:szCs w:val="20"/>
        </w:rPr>
        <w:t xml:space="preserve">, </w:t>
      </w:r>
      <w:r w:rsidRPr="00F7067A">
        <w:rPr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 xml:space="preserve">e-mail: </w:t>
      </w:r>
      <w:r w:rsidR="00083042" w:rsidRPr="00F7067A">
        <w:rPr>
          <w:rFonts w:asciiTheme="minorHAnsi" w:eastAsia="Calibri" w:hAnsiTheme="minorHAnsi" w:cstheme="minorHAnsi"/>
          <w:bCs w:val="0"/>
          <w:iCs w:val="0"/>
          <w:color w:val="0000FF"/>
          <w:sz w:val="20"/>
          <w:szCs w:val="20"/>
          <w:lang w:val="pt-BR" w:eastAsia="en-US"/>
        </w:rPr>
        <w:t>przetargi@spzoz-siedlce.pl</w:t>
      </w:r>
    </w:p>
    <w:p w14:paraId="70E2FD3A" w14:textId="1310CF9E" w:rsidR="007911FF" w:rsidRPr="00F7067A" w:rsidRDefault="007911FF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dane </w:t>
      </w:r>
      <w:r w:rsidRPr="00F7067A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osobowe Wykonawcy będą przetwarzane w celu przeprowadzenia postępowania o udzielenie zamówienia publicznego pn. </w:t>
      </w:r>
      <w:r w:rsidR="00083042" w:rsidRPr="00F7067A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Sukcesywna dostawa środków czystości, chemii gospodarczej, artykułów higienicznych</w:t>
      </w:r>
      <w:r w:rsidR="00F7067A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 xml:space="preserve"> </w:t>
      </w:r>
      <w:r w:rsidR="00083042" w:rsidRPr="00F7067A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i drobnych artykułów gospodarczych wspomagających utrzymanie czystości na potrzeby Samodzielnego Publicznego Zakładu Opieki Zdrowotnej w Siedlcach</w:t>
      </w:r>
      <w:r w:rsidRPr="00F7067A">
        <w:rPr>
          <w:rFonts w:asciiTheme="minorHAnsi" w:hAnsiTheme="minorHAnsi" w:cstheme="minorHAnsi"/>
          <w:sz w:val="20"/>
          <w:szCs w:val="20"/>
        </w:rPr>
        <w:t xml:space="preserve"> </w:t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– znak sprawy: </w:t>
      </w:r>
      <w:r w:rsidR="00083042" w:rsidRPr="00F7067A">
        <w:rPr>
          <w:rFonts w:asciiTheme="minorHAnsi" w:hAnsiTheme="minorHAnsi" w:cstheme="minorHAnsi"/>
          <w:b/>
          <w:sz w:val="20"/>
          <w:szCs w:val="20"/>
          <w:lang w:val="pl-PL"/>
        </w:rPr>
        <w:t>chemia gospodarcza/571/2026</w:t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7067A">
        <w:rPr>
          <w:rFonts w:asciiTheme="minorHAnsi" w:hAnsiTheme="minorHAnsi" w:cstheme="minorHAnsi"/>
          <w:sz w:val="20"/>
          <w:szCs w:val="20"/>
        </w:rPr>
        <w:t>oraz w celu archiwizacji dokumentacji dotyczącej tego postępowania</w:t>
      </w:r>
      <w:r w:rsidR="00B556D6" w:rsidRPr="00F7067A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4F199879" w14:textId="77777777" w:rsidR="00B556D6" w:rsidRPr="00F7067A" w:rsidRDefault="00B556D6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odbiorcami przekazanych przez Wykonawcę danych osobowych będą osoby lub podmioty, którym zostanie udostępniona dokumentacja postępowania w oparciu o art. 18 oraz art. 74 ust. 1 ustawy 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23FB4448" w14:textId="77777777" w:rsidR="00B556D6" w:rsidRPr="00F7067A" w:rsidRDefault="00B556D6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dane osobowe Wykonawcy będą przechowywane, zgodnie z art. 78 ustawy 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>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79774E54" w14:textId="77777777" w:rsidR="00930133" w:rsidRPr="00F7067A" w:rsidRDefault="00B556D6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2"/>
      <w:r w:rsidRPr="00F7067A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7104D3FD" w14:textId="77777777" w:rsidR="00B556D6" w:rsidRPr="00F7067A" w:rsidRDefault="00B556D6" w:rsidP="00B45963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61458B44" w14:textId="77777777" w:rsidR="00B556D6" w:rsidRPr="00F7067A" w:rsidRDefault="00B556D6" w:rsidP="00B45963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43FCA15F" w14:textId="77777777" w:rsidR="00603291" w:rsidRPr="00F7067A" w:rsidRDefault="00B556D6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Zamawiający informuje, że;</w:t>
      </w:r>
    </w:p>
    <w:p w14:paraId="4DC7820B" w14:textId="77777777" w:rsidR="00B556D6" w:rsidRPr="00F7067A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F7067A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F7067A">
        <w:rPr>
          <w:rFonts w:asciiTheme="minorHAnsi" w:hAnsiTheme="minorHAnsi" w:cstheme="minorHAnsi"/>
          <w:sz w:val="20"/>
          <w:szCs w:val="20"/>
          <w:lang w:val="pl-PL"/>
        </w:rPr>
        <w:t>, do upływu terminu na ich wniesienie;</w:t>
      </w:r>
    </w:p>
    <w:p w14:paraId="79D4B33D" w14:textId="77777777" w:rsidR="00B556D6" w:rsidRPr="00F7067A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</w:t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lastRenderedPageBreak/>
        <w:t>danych biometrycznych w celu jednoznacznego zidentyfikowania osoby fizycznej lub danych dotyczących zdrowia, seksualności lub orientacji seksualnej tej osoby), zebranych w toku postępowania o udzielenie zamówienia;</w:t>
      </w:r>
    </w:p>
    <w:p w14:paraId="6FED23CB" w14:textId="77777777" w:rsidR="00B556D6" w:rsidRPr="00F7067A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77830DAA" w14:textId="77777777" w:rsidR="00B556D6" w:rsidRPr="00F7067A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79B03AC0" w14:textId="77777777" w:rsidR="00B556D6" w:rsidRPr="00F7067A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78CACBA9" w14:textId="77777777" w:rsidR="00B556D6" w:rsidRPr="00F7067A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sz w:val="20"/>
          <w:szCs w:val="20"/>
          <w:lang w:val="pl-PL"/>
        </w:rPr>
        <w:t xml:space="preserve">w </w:t>
      </w:r>
      <w:r w:rsidR="00F2749C" w:rsidRPr="00F7067A">
        <w:rPr>
          <w:rFonts w:asciiTheme="minorHAnsi" w:hAnsiTheme="minorHAnsi" w:cstheme="minorHAnsi"/>
          <w:sz w:val="20"/>
          <w:szCs w:val="20"/>
          <w:lang w:val="pl-PL"/>
        </w:rPr>
        <w:t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</w:t>
      </w:r>
      <w:r w:rsidRPr="00F7067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6F4129A" w14:textId="77777777" w:rsidR="00F2749C" w:rsidRPr="00F7067A" w:rsidRDefault="00F2749C" w:rsidP="00B45963">
      <w:pPr>
        <w:pStyle w:val="Nagwek2"/>
        <w:numPr>
          <w:ilvl w:val="0"/>
          <w:numId w:val="0"/>
        </w:numPr>
        <w:spacing w:line="276" w:lineRule="auto"/>
        <w:ind w:left="1040"/>
        <w:rPr>
          <w:rFonts w:asciiTheme="minorHAnsi" w:hAnsiTheme="minorHAnsi" w:cstheme="minorHAnsi"/>
          <w:sz w:val="20"/>
          <w:szCs w:val="20"/>
        </w:rPr>
      </w:pPr>
    </w:p>
    <w:p w14:paraId="2C7A4955" w14:textId="77777777" w:rsidR="00603291" w:rsidRPr="00F7067A" w:rsidRDefault="00603291" w:rsidP="00B45963">
      <w:pPr>
        <w:spacing w:before="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067A">
        <w:rPr>
          <w:rFonts w:asciiTheme="minorHAnsi" w:hAnsiTheme="minorHAnsi" w:cstheme="minorHAnsi"/>
          <w:b/>
          <w:sz w:val="20"/>
          <w:szCs w:val="20"/>
        </w:rPr>
        <w:t>Załącznik</w:t>
      </w:r>
      <w:r w:rsidR="00930133" w:rsidRPr="00F7067A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F7067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F7067A" w14:paraId="0BFF5CD0" w14:textId="77777777" w:rsidTr="00672DAE">
        <w:tc>
          <w:tcPr>
            <w:tcW w:w="720" w:type="dxa"/>
          </w:tcPr>
          <w:p w14:paraId="6A5BFBDF" w14:textId="77777777" w:rsidR="00603291" w:rsidRPr="00F7067A" w:rsidRDefault="00603291" w:rsidP="00B45963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65DA8A7A" w14:textId="77777777" w:rsidR="00603291" w:rsidRPr="00F7067A" w:rsidRDefault="00603291" w:rsidP="00B45963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083042" w:rsidRPr="00F7067A" w14:paraId="5647AB1C" w14:textId="77777777" w:rsidTr="00F34DF9">
        <w:tc>
          <w:tcPr>
            <w:tcW w:w="720" w:type="dxa"/>
          </w:tcPr>
          <w:p w14:paraId="5E986004" w14:textId="77777777" w:rsidR="00083042" w:rsidRPr="00F7067A" w:rsidRDefault="00083042" w:rsidP="00F34DF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16A86C19" w14:textId="77777777" w:rsidR="00083042" w:rsidRPr="00F7067A" w:rsidRDefault="00083042" w:rsidP="00F34DF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Wzór oferty na dostawy</w:t>
            </w:r>
          </w:p>
        </w:tc>
      </w:tr>
      <w:tr w:rsidR="00083042" w:rsidRPr="00F7067A" w14:paraId="0219F312" w14:textId="77777777" w:rsidTr="00F34DF9">
        <w:tc>
          <w:tcPr>
            <w:tcW w:w="720" w:type="dxa"/>
          </w:tcPr>
          <w:p w14:paraId="167C3B93" w14:textId="77777777" w:rsidR="00083042" w:rsidRPr="00F7067A" w:rsidRDefault="00083042" w:rsidP="00F34DF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3706272E" w14:textId="77777777" w:rsidR="00083042" w:rsidRPr="00F7067A" w:rsidRDefault="00083042" w:rsidP="00F34DF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067A">
              <w:rPr>
                <w:rFonts w:asciiTheme="minorHAnsi" w:hAnsiTheme="minorHAnsi" w:cstheme="minorHAnsi"/>
                <w:sz w:val="20"/>
                <w:szCs w:val="20"/>
              </w:rPr>
              <w:t>Formularz cenowy</w:t>
            </w:r>
          </w:p>
        </w:tc>
      </w:tr>
      <w:tr w:rsidR="00F7067A" w:rsidRPr="00F7067A" w14:paraId="2112BA67" w14:textId="77777777" w:rsidTr="00F34DF9">
        <w:tc>
          <w:tcPr>
            <w:tcW w:w="720" w:type="dxa"/>
          </w:tcPr>
          <w:p w14:paraId="5FE7A28A" w14:textId="6685C753" w:rsidR="00F7067A" w:rsidRPr="00F7067A" w:rsidRDefault="00F7067A" w:rsidP="00F34DF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636" w:type="dxa"/>
          </w:tcPr>
          <w:p w14:paraId="54537740" w14:textId="10A8E396" w:rsidR="00F7067A" w:rsidRPr="00F7067A" w:rsidRDefault="00F7067A" w:rsidP="00F34DF9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</w:tbl>
    <w:p w14:paraId="388EA779" w14:textId="77777777" w:rsidR="00EB7871" w:rsidRPr="00F7067A" w:rsidRDefault="00EB7871" w:rsidP="00B45963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EB7871" w:rsidRPr="00F7067A" w:rsidSect="00F706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304" w:bottom="851" w:left="1304" w:header="709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A5FAD" w14:textId="77777777" w:rsidR="00AD5D9D" w:rsidRDefault="00AD5D9D">
      <w:r>
        <w:separator/>
      </w:r>
    </w:p>
  </w:endnote>
  <w:endnote w:type="continuationSeparator" w:id="0">
    <w:p w14:paraId="0F3C69E2" w14:textId="77777777" w:rsidR="00AD5D9D" w:rsidRDefault="00AD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F08EE" w14:textId="77777777" w:rsidR="00083042" w:rsidRDefault="000830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1674" w14:textId="47CFD48C" w:rsidR="00F7067A" w:rsidRDefault="00F7067A" w:rsidP="00F7067A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9D3DD7" wp14:editId="55736AAA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1177083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29810" id="Łącznik prosty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3" w:name="_Hlk204079734"/>
    <w:r>
      <w:tab/>
    </w:r>
  </w:p>
  <w:p w14:paraId="6199C1B3" w14:textId="131C4692" w:rsidR="00D35830" w:rsidRPr="00F7067A" w:rsidRDefault="00F7067A" w:rsidP="00F7067A">
    <w:pPr>
      <w:pStyle w:val="Stopka"/>
      <w:tabs>
        <w:tab w:val="clear" w:pos="4536"/>
        <w:tab w:val="right" w:pos="9000"/>
      </w:tabs>
      <w:rPr>
        <w:rFonts w:asciiTheme="minorHAnsi" w:hAnsiTheme="minorHAnsi" w:cstheme="minorHAnsi"/>
        <w:sz w:val="16"/>
        <w:szCs w:val="16"/>
      </w:rPr>
    </w:pPr>
    <w:r w:rsidRPr="00F7067A">
      <w:rPr>
        <w:rFonts w:ascii="Calibri" w:hAnsi="Calibri" w:cs="Calibri"/>
        <w:sz w:val="15"/>
        <w:szCs w:val="15"/>
      </w:rPr>
      <w:t xml:space="preserve">SPZOZ w Siedlcach:   NIP: 821-205-60-50,  </w:t>
    </w:r>
    <w:r w:rsidRPr="00F7067A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3"/>
    <w:r w:rsidR="00D35830" w:rsidRPr="00F7067A">
      <w:rPr>
        <w:rFonts w:asciiTheme="minorHAnsi" w:hAnsiTheme="minorHAnsi" w:cstheme="minorHAnsi"/>
        <w:sz w:val="16"/>
        <w:szCs w:val="16"/>
      </w:rPr>
      <w:tab/>
      <w:t xml:space="preserve">Strona: </w:t>
    </w:r>
    <w:r w:rsidR="00D35830" w:rsidRPr="00F7067A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F7067A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D35830" w:rsidRPr="00F7067A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F7067A">
      <w:rPr>
        <w:rStyle w:val="Numerstrony"/>
        <w:rFonts w:asciiTheme="minorHAnsi" w:hAnsiTheme="minorHAnsi" w:cstheme="minorHAnsi"/>
        <w:noProof/>
        <w:sz w:val="16"/>
        <w:szCs w:val="16"/>
      </w:rPr>
      <w:t>4</w:t>
    </w:r>
    <w:r w:rsidR="00D35830" w:rsidRPr="00F7067A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D35830" w:rsidRPr="00F7067A">
      <w:rPr>
        <w:rStyle w:val="Numerstrony"/>
        <w:rFonts w:asciiTheme="minorHAnsi" w:hAnsiTheme="minorHAnsi" w:cstheme="minorHAnsi"/>
        <w:sz w:val="16"/>
        <w:szCs w:val="16"/>
      </w:rPr>
      <w:t>/</w:t>
    </w:r>
    <w:r w:rsidR="00D35830" w:rsidRPr="00F7067A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F7067A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D35830" w:rsidRPr="00F7067A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F7067A">
      <w:rPr>
        <w:rStyle w:val="Numerstrony"/>
        <w:rFonts w:asciiTheme="minorHAnsi" w:hAnsiTheme="minorHAnsi" w:cstheme="minorHAnsi"/>
        <w:noProof/>
        <w:sz w:val="16"/>
        <w:szCs w:val="16"/>
      </w:rPr>
      <w:t>21</w:t>
    </w:r>
    <w:r w:rsidR="00D35830" w:rsidRPr="00F7067A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5250C" w14:textId="77777777" w:rsidR="00083042" w:rsidRDefault="000830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89590" w14:textId="77777777" w:rsidR="00AD5D9D" w:rsidRDefault="00AD5D9D">
      <w:r>
        <w:separator/>
      </w:r>
    </w:p>
  </w:footnote>
  <w:footnote w:type="continuationSeparator" w:id="0">
    <w:p w14:paraId="4DECEFAA" w14:textId="77777777" w:rsidR="00AD5D9D" w:rsidRDefault="00AD5D9D">
      <w:r>
        <w:continuationSeparator/>
      </w:r>
    </w:p>
  </w:footnote>
  <w:footnote w:id="1">
    <w:p w14:paraId="1A86207D" w14:textId="77777777" w:rsidR="00083042" w:rsidRPr="00F7067A" w:rsidRDefault="00083042" w:rsidP="0008304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7067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7067A">
        <w:rPr>
          <w:rFonts w:asciiTheme="minorHAnsi" w:hAnsiTheme="minorHAnsi" w:cstheme="minorHAnsi"/>
          <w:sz w:val="16"/>
          <w:szCs w:val="16"/>
        </w:rPr>
        <w:t xml:space="preserve"> Podpis zaufany: </w:t>
      </w:r>
      <w:hyperlink r:id="rId1" w:history="1">
        <w:r w:rsidRPr="00F7067A">
          <w:rPr>
            <w:rFonts w:asciiTheme="minorHAnsi" w:hAnsiTheme="minorHAnsi" w:cstheme="minorHAnsi"/>
            <w:color w:val="0563C1"/>
            <w:sz w:val="16"/>
            <w:szCs w:val="16"/>
            <w:u w:val="single"/>
          </w:rPr>
          <w:t>Link</w:t>
        </w:r>
      </w:hyperlink>
    </w:p>
  </w:footnote>
  <w:footnote w:id="2">
    <w:p w14:paraId="2699115C" w14:textId="77777777" w:rsidR="00083042" w:rsidRDefault="00083042" w:rsidP="00083042">
      <w:pPr>
        <w:pStyle w:val="Tekstprzypisudolnego"/>
      </w:pPr>
      <w:r w:rsidRPr="00F7067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7067A">
        <w:rPr>
          <w:rFonts w:asciiTheme="minorHAnsi" w:hAnsiTheme="minorHAnsi" w:cstheme="minorHAnsi"/>
          <w:sz w:val="16"/>
          <w:szCs w:val="16"/>
        </w:rPr>
        <w:t xml:space="preserve"> Podpis osobisty: </w:t>
      </w:r>
      <w:hyperlink r:id="rId2" w:history="1">
        <w:r w:rsidRPr="00F7067A">
          <w:rPr>
            <w:rFonts w:asciiTheme="minorHAnsi" w:hAnsiTheme="minorHAnsi" w:cstheme="minorHAnsi"/>
            <w:color w:val="0563C1"/>
            <w:sz w:val="16"/>
            <w:szCs w:val="16"/>
            <w:u w:val="single"/>
          </w:rPr>
          <w:t>Link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E7DD3" w14:textId="77777777" w:rsidR="00083042" w:rsidRDefault="000830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10222" w14:textId="1BD4C3F7" w:rsidR="00F7067A" w:rsidRDefault="00F7067A" w:rsidP="00F7067A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7B892F24" wp14:editId="3186CF8B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5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067A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15EB854E" w14:textId="747098E2" w:rsidR="00F7067A" w:rsidRDefault="00F7067A" w:rsidP="00F7067A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Calibri" w:eastAsia="Batang" w:hAnsi="Calibri" w:cs="Calibri"/>
        <w:b/>
        <w:sz w:val="20"/>
      </w:rPr>
      <w:t xml:space="preserve"> www.spzoz-siedlce.pl</w:t>
    </w:r>
  </w:p>
  <w:p w14:paraId="01797BE3" w14:textId="320D8879" w:rsidR="00B45963" w:rsidRPr="00F7067A" w:rsidRDefault="00B45963" w:rsidP="00EA364A">
    <w:pPr>
      <w:pStyle w:val="Nagwek"/>
      <w:rPr>
        <w:rFonts w:asciiTheme="minorHAnsi" w:hAnsiTheme="minorHAnsi" w:cstheme="minorHAnsi"/>
        <w:sz w:val="16"/>
        <w:szCs w:val="16"/>
      </w:rPr>
    </w:pPr>
    <w:r w:rsidRPr="00F7067A">
      <w:rPr>
        <w:rFonts w:asciiTheme="minorHAnsi" w:hAnsiTheme="minorHAnsi" w:cstheme="minorHAnsi"/>
        <w:sz w:val="16"/>
        <w:szCs w:val="16"/>
      </w:rPr>
      <w:t>Zaproszenie do składania ofert</w:t>
    </w:r>
  </w:p>
  <w:p w14:paraId="271DB84E" w14:textId="458FA083" w:rsidR="00F7067A" w:rsidRDefault="00F7067A" w:rsidP="00EA364A">
    <w:pPr>
      <w:pStyle w:val="Nagwek"/>
      <w:rPr>
        <w:rFonts w:asciiTheme="minorHAnsi" w:hAnsiTheme="minorHAnsi" w:cstheme="minorHAnsi"/>
        <w:sz w:val="16"/>
        <w:szCs w:val="16"/>
      </w:rPr>
    </w:pPr>
    <w:r w:rsidRPr="00F7067A">
      <w:rPr>
        <w:rFonts w:ascii="Calibri" w:hAnsi="Calibri" w:cs="Calibri"/>
        <w:sz w:val="16"/>
        <w:szCs w:val="16"/>
      </w:rPr>
      <w:t>Sukcesywna dostawa środków czystości, chemii gospodarczej, artykułów higienicznych i drobnych artykułów gospodarczych wspomagających utrzymanie czystości na potrzeby Samodzielnego Publicznego Zakładu Opieki Zdrowotnej w Siedlcach</w:t>
    </w:r>
  </w:p>
  <w:p w14:paraId="2C92636C" w14:textId="00E9DF07" w:rsidR="00D35830" w:rsidRPr="00F7067A" w:rsidRDefault="006D7348" w:rsidP="00EA364A">
    <w:pPr>
      <w:pStyle w:val="Nagwek"/>
      <w:rPr>
        <w:rFonts w:asciiTheme="minorHAnsi" w:hAnsiTheme="minorHAnsi" w:cstheme="minorHAnsi"/>
        <w:sz w:val="16"/>
        <w:szCs w:val="16"/>
      </w:rPr>
    </w:pPr>
    <w:r w:rsidRPr="00F7067A">
      <w:rPr>
        <w:rFonts w:asciiTheme="minorHAnsi" w:hAnsiTheme="minorHAnsi" w:cstheme="minorHAnsi"/>
        <w:sz w:val="16"/>
        <w:szCs w:val="16"/>
      </w:rPr>
      <w:t>Numer referencyjny</w:t>
    </w:r>
    <w:r w:rsidR="00B45963" w:rsidRPr="00F7067A">
      <w:rPr>
        <w:rFonts w:asciiTheme="minorHAnsi" w:hAnsiTheme="minorHAnsi" w:cstheme="minorHAnsi"/>
        <w:sz w:val="16"/>
        <w:szCs w:val="16"/>
      </w:rPr>
      <w:t>:</w:t>
    </w:r>
    <w:r w:rsidR="00EA364A" w:rsidRPr="00F7067A">
      <w:rPr>
        <w:rFonts w:asciiTheme="minorHAnsi" w:hAnsiTheme="minorHAnsi" w:cstheme="minorHAnsi"/>
        <w:sz w:val="16"/>
        <w:szCs w:val="16"/>
      </w:rPr>
      <w:t xml:space="preserve"> </w:t>
    </w:r>
    <w:r w:rsidR="00083042" w:rsidRPr="00F7067A">
      <w:rPr>
        <w:rFonts w:asciiTheme="minorHAnsi" w:hAnsiTheme="minorHAnsi" w:cstheme="minorHAnsi"/>
        <w:sz w:val="16"/>
        <w:szCs w:val="16"/>
      </w:rPr>
      <w:t>chemia gospodarcza/571/2026</w:t>
    </w:r>
  </w:p>
  <w:p w14:paraId="06FCE34E" w14:textId="0B0D26B4" w:rsidR="00D35830" w:rsidRDefault="00F7067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523F321" wp14:editId="5AC67897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41336188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E0C110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9D12F" w14:textId="47891CE5" w:rsidR="00F7067A" w:rsidRDefault="00F7067A" w:rsidP="00F7067A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8A16CCB" wp14:editId="57CF51FC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067A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10CAD92F" w14:textId="7A6F44B5" w:rsidR="00F7067A" w:rsidRDefault="00F7067A" w:rsidP="00F7067A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D78F85" wp14:editId="561B8FF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95739103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A9B2A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www.spzoz-siedlce.pl</w:t>
    </w:r>
  </w:p>
  <w:p w14:paraId="00C81627" w14:textId="77777777" w:rsidR="00083042" w:rsidRDefault="000830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AC84EADA"/>
    <w:lvl w:ilvl="0" w:tplc="428C8514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EE3197E"/>
    <w:multiLevelType w:val="multilevel"/>
    <w:tmpl w:val="4D842C2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98707586"/>
    <w:lvl w:ilvl="0" w:tplc="FB4ACCAA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185DF1"/>
    <w:multiLevelType w:val="hybridMultilevel"/>
    <w:tmpl w:val="2E4EBA02"/>
    <w:lvl w:ilvl="0" w:tplc="5A109D8C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E83694C"/>
    <w:multiLevelType w:val="hybridMultilevel"/>
    <w:tmpl w:val="1A4AED56"/>
    <w:lvl w:ilvl="0" w:tplc="B0A40A3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450C2870"/>
    <w:multiLevelType w:val="hybridMultilevel"/>
    <w:tmpl w:val="E45C1F6C"/>
    <w:lvl w:ilvl="0" w:tplc="F58225A0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6" w15:restartNumberingAfterBreak="0">
    <w:nsid w:val="45E658EA"/>
    <w:multiLevelType w:val="hybridMultilevel"/>
    <w:tmpl w:val="726CF72A"/>
    <w:lvl w:ilvl="0" w:tplc="1D18AC82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5B9948FE"/>
    <w:multiLevelType w:val="hybridMultilevel"/>
    <w:tmpl w:val="862EF17C"/>
    <w:lvl w:ilvl="0" w:tplc="CFB4D6D8">
      <w:start w:val="1"/>
      <w:numFmt w:val="decimal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5C8C424F"/>
    <w:multiLevelType w:val="hybridMultilevel"/>
    <w:tmpl w:val="11543550"/>
    <w:lvl w:ilvl="0" w:tplc="7DB2A7F6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668428DC"/>
    <w:multiLevelType w:val="hybridMultilevel"/>
    <w:tmpl w:val="6F3E334E"/>
    <w:lvl w:ilvl="0" w:tplc="85769A4A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6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EC50DF7"/>
    <w:multiLevelType w:val="hybridMultilevel"/>
    <w:tmpl w:val="0CA804D6"/>
    <w:lvl w:ilvl="0" w:tplc="04406054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36661644">
    <w:abstractNumId w:val="2"/>
  </w:num>
  <w:num w:numId="2" w16cid:durableId="1809934538">
    <w:abstractNumId w:val="6"/>
  </w:num>
  <w:num w:numId="3" w16cid:durableId="1579830480">
    <w:abstractNumId w:val="9"/>
  </w:num>
  <w:num w:numId="4" w16cid:durableId="2069573829">
    <w:abstractNumId w:val="5"/>
  </w:num>
  <w:num w:numId="5" w16cid:durableId="835070043">
    <w:abstractNumId w:val="7"/>
  </w:num>
  <w:num w:numId="6" w16cid:durableId="1786193037">
    <w:abstractNumId w:val="21"/>
  </w:num>
  <w:num w:numId="7" w16cid:durableId="1837572714">
    <w:abstractNumId w:val="13"/>
  </w:num>
  <w:num w:numId="8" w16cid:durableId="1678076510">
    <w:abstractNumId w:val="22"/>
  </w:num>
  <w:num w:numId="9" w16cid:durableId="1831142244">
    <w:abstractNumId w:val="0"/>
  </w:num>
  <w:num w:numId="10" w16cid:durableId="1031371626">
    <w:abstractNumId w:val="12"/>
  </w:num>
  <w:num w:numId="11" w16cid:durableId="1650940076">
    <w:abstractNumId w:val="17"/>
  </w:num>
  <w:num w:numId="12" w16cid:durableId="2078085934">
    <w:abstractNumId w:val="23"/>
  </w:num>
  <w:num w:numId="13" w16cid:durableId="2054452723">
    <w:abstractNumId w:val="1"/>
  </w:num>
  <w:num w:numId="14" w16cid:durableId="1152982909">
    <w:abstractNumId w:val="25"/>
  </w:num>
  <w:num w:numId="15" w16cid:durableId="1228153690">
    <w:abstractNumId w:val="26"/>
  </w:num>
  <w:num w:numId="16" w16cid:durableId="2019388264">
    <w:abstractNumId w:val="28"/>
  </w:num>
  <w:num w:numId="17" w16cid:durableId="1210730826">
    <w:abstractNumId w:val="3"/>
  </w:num>
  <w:num w:numId="18" w16cid:durableId="1488593938">
    <w:abstractNumId w:val="11"/>
  </w:num>
  <w:num w:numId="19" w16cid:durableId="1912422891">
    <w:abstractNumId w:val="24"/>
  </w:num>
  <w:num w:numId="20" w16cid:durableId="430904933">
    <w:abstractNumId w:val="4"/>
  </w:num>
  <w:num w:numId="21" w16cid:durableId="1681420667">
    <w:abstractNumId w:val="18"/>
  </w:num>
  <w:num w:numId="22" w16cid:durableId="1183088609">
    <w:abstractNumId w:val="8"/>
  </w:num>
  <w:num w:numId="23" w16cid:durableId="877278927">
    <w:abstractNumId w:val="10"/>
  </w:num>
  <w:num w:numId="24" w16cid:durableId="1581216516">
    <w:abstractNumId w:val="27"/>
  </w:num>
  <w:num w:numId="25" w16cid:durableId="685402791">
    <w:abstractNumId w:val="19"/>
  </w:num>
  <w:num w:numId="26" w16cid:durableId="1326516531">
    <w:abstractNumId w:val="16"/>
  </w:num>
  <w:num w:numId="27" w16cid:durableId="562300187">
    <w:abstractNumId w:val="20"/>
  </w:num>
  <w:num w:numId="28" w16cid:durableId="2104374304">
    <w:abstractNumId w:val="15"/>
  </w:num>
  <w:num w:numId="29" w16cid:durableId="1976060718">
    <w:abstractNumId w:val="14"/>
  </w:num>
  <w:num w:numId="30" w16cid:durableId="8808222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D9D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80783"/>
    <w:rsid w:val="00080D02"/>
    <w:rsid w:val="00082134"/>
    <w:rsid w:val="00082C68"/>
    <w:rsid w:val="00083042"/>
    <w:rsid w:val="00090472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0FE7"/>
    <w:rsid w:val="000F53AD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B12DB"/>
    <w:rsid w:val="001B3F5E"/>
    <w:rsid w:val="001B6687"/>
    <w:rsid w:val="001B6A19"/>
    <w:rsid w:val="001C27D3"/>
    <w:rsid w:val="001C30E8"/>
    <w:rsid w:val="001C5986"/>
    <w:rsid w:val="001D2EA2"/>
    <w:rsid w:val="001E0E3F"/>
    <w:rsid w:val="001E4CE2"/>
    <w:rsid w:val="001E4E1C"/>
    <w:rsid w:val="001E66C0"/>
    <w:rsid w:val="001F1894"/>
    <w:rsid w:val="001F7B41"/>
    <w:rsid w:val="00201D7C"/>
    <w:rsid w:val="00204058"/>
    <w:rsid w:val="00217828"/>
    <w:rsid w:val="002239C2"/>
    <w:rsid w:val="00223EF2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962E0"/>
    <w:rsid w:val="002963F2"/>
    <w:rsid w:val="002A2915"/>
    <w:rsid w:val="002A2D4A"/>
    <w:rsid w:val="002A4ED7"/>
    <w:rsid w:val="002B22BF"/>
    <w:rsid w:val="002D031A"/>
    <w:rsid w:val="002D4E51"/>
    <w:rsid w:val="002D76FF"/>
    <w:rsid w:val="002D7A25"/>
    <w:rsid w:val="002E0CCC"/>
    <w:rsid w:val="002E5E36"/>
    <w:rsid w:val="002E666C"/>
    <w:rsid w:val="002E7C8B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429D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37DD0"/>
    <w:rsid w:val="00440AA9"/>
    <w:rsid w:val="004460EE"/>
    <w:rsid w:val="004463FB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68C7"/>
    <w:rsid w:val="005905D6"/>
    <w:rsid w:val="00596506"/>
    <w:rsid w:val="005A490D"/>
    <w:rsid w:val="005B4881"/>
    <w:rsid w:val="005B6FB0"/>
    <w:rsid w:val="005C46D9"/>
    <w:rsid w:val="005D0A27"/>
    <w:rsid w:val="005D211F"/>
    <w:rsid w:val="005D2148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31A1"/>
    <w:rsid w:val="006939EC"/>
    <w:rsid w:val="006B1DAA"/>
    <w:rsid w:val="006B281B"/>
    <w:rsid w:val="006B2D67"/>
    <w:rsid w:val="006C1585"/>
    <w:rsid w:val="006C1F3A"/>
    <w:rsid w:val="006D473F"/>
    <w:rsid w:val="006D7348"/>
    <w:rsid w:val="006D74D8"/>
    <w:rsid w:val="006E2613"/>
    <w:rsid w:val="006E2896"/>
    <w:rsid w:val="006E2CC4"/>
    <w:rsid w:val="006E7FB0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40B94"/>
    <w:rsid w:val="00740EFA"/>
    <w:rsid w:val="00740F53"/>
    <w:rsid w:val="00741CCD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41DD"/>
    <w:rsid w:val="007A004A"/>
    <w:rsid w:val="007A5710"/>
    <w:rsid w:val="007A6299"/>
    <w:rsid w:val="007B174A"/>
    <w:rsid w:val="007B4C2A"/>
    <w:rsid w:val="007C00B8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30770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92EB6"/>
    <w:rsid w:val="009A1CBD"/>
    <w:rsid w:val="009A4657"/>
    <w:rsid w:val="009A4CC1"/>
    <w:rsid w:val="009B239D"/>
    <w:rsid w:val="009B523D"/>
    <w:rsid w:val="009B5EF9"/>
    <w:rsid w:val="009B6086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0BF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44DE"/>
    <w:rsid w:val="00AB7036"/>
    <w:rsid w:val="00AC3CE1"/>
    <w:rsid w:val="00AD5D9D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31453"/>
    <w:rsid w:val="00B34A16"/>
    <w:rsid w:val="00B36CE0"/>
    <w:rsid w:val="00B40837"/>
    <w:rsid w:val="00B45963"/>
    <w:rsid w:val="00B51D96"/>
    <w:rsid w:val="00B556D6"/>
    <w:rsid w:val="00B579BB"/>
    <w:rsid w:val="00B648FC"/>
    <w:rsid w:val="00B73B96"/>
    <w:rsid w:val="00B80937"/>
    <w:rsid w:val="00B80EF1"/>
    <w:rsid w:val="00B8343A"/>
    <w:rsid w:val="00B83900"/>
    <w:rsid w:val="00B90CFE"/>
    <w:rsid w:val="00B91FEB"/>
    <w:rsid w:val="00BA09C2"/>
    <w:rsid w:val="00BA1377"/>
    <w:rsid w:val="00BA1AB5"/>
    <w:rsid w:val="00BA21A6"/>
    <w:rsid w:val="00BB295E"/>
    <w:rsid w:val="00BC04D7"/>
    <w:rsid w:val="00BD7307"/>
    <w:rsid w:val="00BE5528"/>
    <w:rsid w:val="00BE6235"/>
    <w:rsid w:val="00BF579F"/>
    <w:rsid w:val="00BF6DEC"/>
    <w:rsid w:val="00C00534"/>
    <w:rsid w:val="00C03499"/>
    <w:rsid w:val="00C06D30"/>
    <w:rsid w:val="00C143DF"/>
    <w:rsid w:val="00C20DA9"/>
    <w:rsid w:val="00C270BA"/>
    <w:rsid w:val="00C2712C"/>
    <w:rsid w:val="00C33165"/>
    <w:rsid w:val="00C33D5D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579F7"/>
    <w:rsid w:val="00D62D55"/>
    <w:rsid w:val="00D65942"/>
    <w:rsid w:val="00D67BC1"/>
    <w:rsid w:val="00D74026"/>
    <w:rsid w:val="00D867EE"/>
    <w:rsid w:val="00D94CD8"/>
    <w:rsid w:val="00D95619"/>
    <w:rsid w:val="00D956E8"/>
    <w:rsid w:val="00DA094A"/>
    <w:rsid w:val="00DB3A54"/>
    <w:rsid w:val="00DC108C"/>
    <w:rsid w:val="00DC227A"/>
    <w:rsid w:val="00DC2DA0"/>
    <w:rsid w:val="00DC384F"/>
    <w:rsid w:val="00DC3E3B"/>
    <w:rsid w:val="00DD29C1"/>
    <w:rsid w:val="00DD574A"/>
    <w:rsid w:val="00DE28FF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528CA"/>
    <w:rsid w:val="00E547CA"/>
    <w:rsid w:val="00E65F99"/>
    <w:rsid w:val="00E724BD"/>
    <w:rsid w:val="00E7448C"/>
    <w:rsid w:val="00E761B8"/>
    <w:rsid w:val="00E85EB9"/>
    <w:rsid w:val="00E866CB"/>
    <w:rsid w:val="00E879CD"/>
    <w:rsid w:val="00EA00A8"/>
    <w:rsid w:val="00EA364A"/>
    <w:rsid w:val="00EA554E"/>
    <w:rsid w:val="00EB00B6"/>
    <w:rsid w:val="00EB24E5"/>
    <w:rsid w:val="00EB6566"/>
    <w:rsid w:val="00EB6EAD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525A3"/>
    <w:rsid w:val="00F55F9B"/>
    <w:rsid w:val="00F6210A"/>
    <w:rsid w:val="00F65ACD"/>
    <w:rsid w:val="00F7067A"/>
    <w:rsid w:val="00F7086B"/>
    <w:rsid w:val="00F74128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E4ACFF"/>
  <w15:chartTrackingRefBased/>
  <w15:docId w15:val="{9EDBBFAA-8FF5-442B-9101-A0D4DF5D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2DA0"/>
    <w:pPr>
      <w:numPr>
        <w:ilvl w:val="1"/>
        <w:numId w:val="1"/>
      </w:numPr>
      <w:spacing w:before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DC2D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Odstavec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paragraph" w:styleId="Tekstprzypisudolnego">
    <w:name w:val="footnote text"/>
    <w:basedOn w:val="Normalny"/>
    <w:link w:val="TekstprzypisudolnegoZnak"/>
    <w:rsid w:val="00440AA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40AA9"/>
  </w:style>
  <w:style w:type="character" w:styleId="Odwoanieprzypisudolnego">
    <w:name w:val="footnote reference"/>
    <w:rsid w:val="00440AA9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067A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F7067A"/>
    <w:rPr>
      <w:sz w:val="24"/>
      <w:szCs w:val="24"/>
    </w:rPr>
  </w:style>
  <w:style w:type="character" w:customStyle="1" w:styleId="TekstpodstawowyZnak">
    <w:name w:val="Tekst podstawowy Znak"/>
    <w:link w:val="Tekstpodstawowy"/>
    <w:rsid w:val="00F7067A"/>
    <w:rPr>
      <w:sz w:val="24"/>
      <w:szCs w:val="24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F7067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zoz-siedlce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przetargi@spzoz-siedlce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info.mobywatel.gov.pl/uslugi/podpisz-dokument" TargetMode="External"/><Relationship Id="rId1" Type="http://schemas.openxmlformats.org/officeDocument/2006/relationships/hyperlink" Target="https://moj.gov.pl/uslugi/signer/upload?xFormsAppName=SIGNE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7</Pages>
  <Words>1870</Words>
  <Characters>12596</Characters>
  <Application>Microsoft Office Word</Application>
  <DocSecurity>0</DocSecurity>
  <Lines>104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14438</CharactersWithSpaces>
  <SharedDoc>false</SharedDoc>
  <HLinks>
    <vt:vector size="30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https://e-propublico.pl/documents/e-ProPublico - Podr%C4%99cznik Wykonawcy.pdf</vt:lpwstr>
      </vt:variant>
      <vt:variant>
        <vt:lpwstr/>
      </vt:variant>
      <vt:variant>
        <vt:i4>5898271</vt:i4>
      </vt:variant>
      <vt:variant>
        <vt:i4>3</vt:i4>
      </vt:variant>
      <vt:variant>
        <vt:i4>0</vt:i4>
      </vt:variant>
      <vt:variant>
        <vt:i4>5</vt:i4>
      </vt:variant>
      <vt:variant>
        <vt:lpwstr>https://info.mobywatel.gov.pl/uslugi/podpisz-dokument</vt:lpwstr>
      </vt:variant>
      <vt:variant>
        <vt:lpwstr/>
      </vt:variant>
      <vt:variant>
        <vt:i4>4325469</vt:i4>
      </vt:variant>
      <vt:variant>
        <vt:i4>0</vt:i4>
      </vt:variant>
      <vt:variant>
        <vt:i4>0</vt:i4>
      </vt:variant>
      <vt:variant>
        <vt:i4>5</vt:i4>
      </vt:variant>
      <vt:variant>
        <vt:lpwstr>https://moj.gov.pl/uslugi/signer/upload?xFormsAppName=SIGNER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Zamówienia 4</dc:creator>
  <cp:keywords/>
  <cp:lastModifiedBy>Zamówienia 4</cp:lastModifiedBy>
  <cp:revision>3</cp:revision>
  <cp:lastPrinted>2026-05-05T09:49:00Z</cp:lastPrinted>
  <dcterms:created xsi:type="dcterms:W3CDTF">2026-05-05T09:49:00Z</dcterms:created>
  <dcterms:modified xsi:type="dcterms:W3CDTF">2026-06-08T07:38:00Z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